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93C60" w14:textId="0198C168" w:rsidR="004D666D" w:rsidRPr="009A734D" w:rsidRDefault="004D666D" w:rsidP="004D666D">
      <w:pPr>
        <w:spacing w:after="0"/>
        <w:ind w:left="1988" w:hanging="1988"/>
        <w:rPr>
          <w:rFonts w:ascii="Arial" w:hAnsi="Arial" w:cs="Arial"/>
          <w:b/>
          <w:sz w:val="24"/>
          <w:lang w:val="en-US"/>
        </w:rPr>
      </w:pPr>
      <w:r w:rsidRPr="009A734D">
        <w:rPr>
          <w:rFonts w:ascii="Arial" w:hAnsi="Arial" w:cs="Arial"/>
          <w:b/>
          <w:sz w:val="24"/>
          <w:lang w:val="en-US"/>
        </w:rPr>
        <w:t>3GPP TSG RAN WG1 Meeting #9</w:t>
      </w:r>
      <w:r w:rsidR="007F656C" w:rsidRPr="009A734D">
        <w:rPr>
          <w:rFonts w:ascii="Arial" w:hAnsi="Arial" w:cs="Arial"/>
          <w:b/>
          <w:sz w:val="24"/>
          <w:lang w:val="en-US"/>
        </w:rPr>
        <w:t>4</w:t>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r>
      <w:r w:rsidRPr="009A734D">
        <w:rPr>
          <w:rFonts w:ascii="Arial" w:hAnsi="Arial" w:cs="Arial"/>
          <w:b/>
          <w:sz w:val="24"/>
          <w:lang w:val="en-US"/>
        </w:rPr>
        <w:tab/>
        <w:t>R1-</w:t>
      </w:r>
      <w:r w:rsidR="00330DC9" w:rsidRPr="009A734D">
        <w:rPr>
          <w:rFonts w:ascii="Arial" w:hAnsi="Arial" w:cs="Arial"/>
          <w:b/>
          <w:sz w:val="24"/>
          <w:lang w:val="en-US"/>
        </w:rPr>
        <w:t>1808694</w:t>
      </w:r>
    </w:p>
    <w:p w14:paraId="71DE18F9" w14:textId="77777777" w:rsidR="004D666D" w:rsidRPr="009A734D" w:rsidRDefault="007F656C" w:rsidP="004D666D">
      <w:pPr>
        <w:spacing w:after="0"/>
        <w:ind w:left="1988" w:hanging="1988"/>
        <w:rPr>
          <w:rFonts w:ascii="Arial" w:hAnsi="Arial" w:cs="Arial"/>
          <w:b/>
          <w:sz w:val="24"/>
          <w:lang w:val="en-US"/>
        </w:rPr>
      </w:pPr>
      <w:r w:rsidRPr="009A734D">
        <w:rPr>
          <w:rFonts w:ascii="Arial" w:hAnsi="Arial" w:cs="Arial"/>
          <w:b/>
          <w:sz w:val="24"/>
          <w:lang w:val="en-US"/>
        </w:rPr>
        <w:t>Gothenburg, Sweden, August 20</w:t>
      </w:r>
      <w:r w:rsidRPr="009A734D">
        <w:rPr>
          <w:rFonts w:ascii="Arial" w:hAnsi="Arial" w:cs="Arial"/>
          <w:b/>
          <w:sz w:val="24"/>
          <w:vertAlign w:val="superscript"/>
          <w:lang w:val="en-US"/>
        </w:rPr>
        <w:t>th</w:t>
      </w:r>
      <w:r w:rsidRPr="009A734D">
        <w:rPr>
          <w:rFonts w:ascii="Arial" w:hAnsi="Arial" w:cs="Arial"/>
          <w:b/>
          <w:sz w:val="24"/>
          <w:lang w:val="en-US"/>
        </w:rPr>
        <w:t xml:space="preserve"> – 24</w:t>
      </w:r>
      <w:r w:rsidRPr="009A734D">
        <w:rPr>
          <w:rFonts w:ascii="Arial" w:hAnsi="Arial" w:cs="Arial"/>
          <w:b/>
          <w:sz w:val="24"/>
          <w:vertAlign w:val="superscript"/>
          <w:lang w:val="en-US"/>
        </w:rPr>
        <w:t>th</w:t>
      </w:r>
      <w:r w:rsidRPr="009A734D">
        <w:rPr>
          <w:rFonts w:ascii="Arial" w:hAnsi="Arial" w:cs="Arial"/>
          <w:b/>
          <w:sz w:val="24"/>
          <w:lang w:val="en-US"/>
        </w:rPr>
        <w:t>, 2018</w:t>
      </w:r>
    </w:p>
    <w:p w14:paraId="7070EA16" w14:textId="77777777" w:rsidR="007F656C" w:rsidRPr="009A734D" w:rsidRDefault="007F656C" w:rsidP="004D666D">
      <w:pPr>
        <w:spacing w:after="0"/>
        <w:ind w:left="1988" w:hanging="1988"/>
        <w:rPr>
          <w:rFonts w:ascii="Arial" w:hAnsi="Arial" w:cs="Arial"/>
          <w:b/>
          <w:sz w:val="24"/>
          <w:lang w:val="en-US"/>
        </w:rPr>
      </w:pPr>
    </w:p>
    <w:p w14:paraId="36D141E8" w14:textId="77777777" w:rsidR="00514DCF" w:rsidRPr="009A734D" w:rsidRDefault="00514DCF" w:rsidP="00514DCF">
      <w:pPr>
        <w:spacing w:after="0"/>
        <w:ind w:left="1988" w:hanging="1988"/>
        <w:rPr>
          <w:rFonts w:ascii="Arial" w:hAnsi="Arial" w:cs="Arial"/>
          <w:b/>
          <w:sz w:val="24"/>
          <w:lang w:val="en-US"/>
        </w:rPr>
      </w:pPr>
      <w:r w:rsidRPr="009A734D">
        <w:rPr>
          <w:rFonts w:ascii="Arial" w:hAnsi="Arial" w:cs="Arial"/>
          <w:b/>
          <w:sz w:val="24"/>
          <w:lang w:val="en-US"/>
        </w:rPr>
        <w:t>Source:</w:t>
      </w:r>
      <w:r w:rsidRPr="009A734D">
        <w:rPr>
          <w:rFonts w:ascii="Arial" w:hAnsi="Arial" w:cs="Arial"/>
          <w:b/>
          <w:sz w:val="24"/>
          <w:lang w:val="en-US"/>
        </w:rPr>
        <w:tab/>
        <w:t>Intel Corporation</w:t>
      </w:r>
    </w:p>
    <w:p w14:paraId="14DA3B20" w14:textId="77777777" w:rsidR="005B3AB2" w:rsidRPr="009A734D" w:rsidRDefault="008762F7" w:rsidP="00FB289B">
      <w:pPr>
        <w:spacing w:after="0"/>
        <w:ind w:left="1988" w:hanging="1988"/>
        <w:rPr>
          <w:rFonts w:ascii="Arial" w:hAnsi="Arial" w:cs="Arial"/>
          <w:b/>
          <w:sz w:val="24"/>
          <w:lang w:val="en-US"/>
        </w:rPr>
      </w:pPr>
      <w:r w:rsidRPr="009A734D">
        <w:rPr>
          <w:rFonts w:ascii="Arial" w:hAnsi="Arial" w:cs="Arial"/>
          <w:b/>
          <w:sz w:val="24"/>
          <w:lang w:val="en-US"/>
        </w:rPr>
        <w:t>Title:</w:t>
      </w:r>
      <w:r w:rsidR="00FB289B" w:rsidRPr="009A734D">
        <w:rPr>
          <w:rFonts w:ascii="Arial" w:hAnsi="Arial" w:cs="Arial"/>
          <w:b/>
          <w:sz w:val="24"/>
          <w:lang w:val="en-US"/>
        </w:rPr>
        <w:tab/>
      </w:r>
      <w:r w:rsidR="00562772" w:rsidRPr="009A734D">
        <w:rPr>
          <w:rFonts w:ascii="Arial" w:hAnsi="Arial" w:cs="Arial"/>
          <w:b/>
          <w:sz w:val="24"/>
          <w:lang w:val="en-US"/>
        </w:rPr>
        <w:t>Sidelink Physical Layer Structure and Procedures for NR V2X Communication</w:t>
      </w:r>
    </w:p>
    <w:p w14:paraId="131AE5F0" w14:textId="77777777" w:rsidR="00103994" w:rsidRPr="009A734D" w:rsidRDefault="008762F7" w:rsidP="00103994">
      <w:pPr>
        <w:spacing w:after="0"/>
        <w:ind w:left="1988" w:hanging="1988"/>
        <w:rPr>
          <w:rFonts w:ascii="Arial" w:hAnsi="Arial" w:cs="Arial"/>
          <w:b/>
          <w:sz w:val="24"/>
          <w:lang w:val="en-US"/>
        </w:rPr>
      </w:pPr>
      <w:r w:rsidRPr="009A734D">
        <w:rPr>
          <w:rFonts w:ascii="Arial" w:hAnsi="Arial" w:cs="Arial"/>
          <w:b/>
          <w:sz w:val="24"/>
          <w:lang w:val="en-US"/>
        </w:rPr>
        <w:t>Agenda item:</w:t>
      </w:r>
      <w:r w:rsidRPr="009A734D">
        <w:rPr>
          <w:rFonts w:ascii="Arial" w:hAnsi="Arial" w:cs="Arial"/>
          <w:b/>
          <w:sz w:val="24"/>
          <w:lang w:val="en-US"/>
        </w:rPr>
        <w:tab/>
      </w:r>
      <w:r w:rsidR="00561D34" w:rsidRPr="009A734D">
        <w:rPr>
          <w:rFonts w:ascii="Arial" w:hAnsi="Arial" w:cs="Arial"/>
          <w:b/>
          <w:sz w:val="24"/>
          <w:lang w:val="en-US"/>
        </w:rPr>
        <w:t>7</w:t>
      </w:r>
      <w:r w:rsidR="00103994" w:rsidRPr="009A734D">
        <w:rPr>
          <w:rFonts w:ascii="Arial" w:hAnsi="Arial" w:cs="Arial"/>
          <w:b/>
          <w:sz w:val="24"/>
          <w:lang w:val="en-US"/>
        </w:rPr>
        <w:t>.</w:t>
      </w:r>
      <w:r w:rsidR="00D507CF" w:rsidRPr="009A734D">
        <w:rPr>
          <w:rFonts w:ascii="Arial" w:hAnsi="Arial" w:cs="Arial"/>
          <w:b/>
          <w:sz w:val="24"/>
          <w:lang w:val="en-US"/>
        </w:rPr>
        <w:t>2.4</w:t>
      </w:r>
      <w:r w:rsidR="00103994" w:rsidRPr="009A734D">
        <w:rPr>
          <w:rFonts w:ascii="Arial" w:hAnsi="Arial" w:cs="Arial"/>
          <w:b/>
          <w:sz w:val="24"/>
          <w:lang w:val="en-US"/>
        </w:rPr>
        <w:t>.</w:t>
      </w:r>
      <w:r w:rsidR="004D666D" w:rsidRPr="009A734D">
        <w:rPr>
          <w:rFonts w:ascii="Arial" w:hAnsi="Arial" w:cs="Arial"/>
          <w:b/>
          <w:sz w:val="24"/>
          <w:lang w:val="en-US"/>
        </w:rPr>
        <w:t>1</w:t>
      </w:r>
      <w:r w:rsidR="00D507CF" w:rsidRPr="009A734D">
        <w:rPr>
          <w:rFonts w:ascii="Arial" w:hAnsi="Arial" w:cs="Arial"/>
          <w:b/>
          <w:sz w:val="24"/>
          <w:lang w:val="en-US"/>
        </w:rPr>
        <w:t>.2</w:t>
      </w:r>
    </w:p>
    <w:p w14:paraId="09F3DB38" w14:textId="77777777" w:rsidR="008762F7" w:rsidRPr="009A734D" w:rsidRDefault="008762F7" w:rsidP="008762F7">
      <w:pPr>
        <w:spacing w:after="0"/>
        <w:ind w:left="1988" w:hanging="1988"/>
        <w:rPr>
          <w:rFonts w:ascii="Arial" w:hAnsi="Arial" w:cs="Arial"/>
          <w:b/>
          <w:sz w:val="24"/>
          <w:lang w:val="en-US"/>
        </w:rPr>
      </w:pPr>
      <w:r w:rsidRPr="009A734D">
        <w:rPr>
          <w:rFonts w:ascii="Arial" w:hAnsi="Arial" w:cs="Arial"/>
          <w:b/>
          <w:sz w:val="24"/>
          <w:lang w:val="en-US"/>
        </w:rPr>
        <w:t>Document for:</w:t>
      </w:r>
      <w:bookmarkStart w:id="0" w:name="DocumentFor"/>
      <w:bookmarkEnd w:id="0"/>
      <w:r w:rsidRPr="009A734D">
        <w:rPr>
          <w:rFonts w:ascii="Arial" w:hAnsi="Arial" w:cs="Arial"/>
          <w:b/>
          <w:sz w:val="24"/>
          <w:lang w:val="en-US"/>
        </w:rPr>
        <w:tab/>
        <w:t>Discussion and Decision</w:t>
      </w:r>
    </w:p>
    <w:p w14:paraId="6B2D9B34" w14:textId="77777777" w:rsidR="00702009" w:rsidRPr="009A734D" w:rsidRDefault="00E71EC1" w:rsidP="009A734D">
      <w:pPr>
        <w:pStyle w:val="3GPPH1"/>
      </w:pPr>
      <w:r w:rsidRPr="009A734D">
        <w:t>Introduction</w:t>
      </w:r>
    </w:p>
    <w:p w14:paraId="4FA80C01" w14:textId="52DA4635" w:rsidR="00562772" w:rsidRPr="000153A0" w:rsidRDefault="00562772" w:rsidP="00562772">
      <w:pPr>
        <w:pStyle w:val="3GPPText"/>
      </w:pPr>
      <w:r w:rsidRPr="000153A0">
        <w:t xml:space="preserve">At the RAN#80 meeting, the study item on NR V2X was approved </w:t>
      </w:r>
      <w:r w:rsidRPr="00CC47B3">
        <w:fldChar w:fldCharType="begin"/>
      </w:r>
      <w:r w:rsidRPr="000153A0">
        <w:instrText xml:space="preserve"> REF _Ref520282793 \r \h </w:instrText>
      </w:r>
      <w:r w:rsidR="000153A0">
        <w:instrText xml:space="preserve"> \* MERGEFORMAT </w:instrText>
      </w:r>
      <w:r w:rsidRPr="00CC47B3">
        <w:fldChar w:fldCharType="separate"/>
      </w:r>
      <w:r w:rsidR="00EA366D">
        <w:t>[1]</w:t>
      </w:r>
      <w:r w:rsidRPr="00CC47B3">
        <w:fldChar w:fldCharType="end"/>
      </w:r>
      <w:r w:rsidRPr="000153A0">
        <w:t xml:space="preserve">. </w:t>
      </w:r>
      <w:r w:rsidR="00C32B2C">
        <w:t>The s</w:t>
      </w:r>
      <w:r w:rsidRPr="000153A0">
        <w:t>tudy of technical solutions for sidelink design is one of the major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0153A0" w14:paraId="73D4726F" w14:textId="77777777" w:rsidTr="00562772">
        <w:trPr>
          <w:trHeight w:val="2815"/>
        </w:trPr>
        <w:tc>
          <w:tcPr>
            <w:tcW w:w="9923" w:type="dxa"/>
            <w:shd w:val="clear" w:color="auto" w:fill="auto"/>
          </w:tcPr>
          <w:p w14:paraId="7CE174C6" w14:textId="77777777" w:rsidR="00562772" w:rsidRPr="000153A0" w:rsidRDefault="00562772" w:rsidP="00562772">
            <w:pPr>
              <w:pStyle w:val="3GPPText"/>
              <w:rPr>
                <w:b/>
              </w:rPr>
            </w:pPr>
            <w:r w:rsidRPr="000153A0">
              <w:rPr>
                <w:b/>
              </w:rPr>
              <w:t>NR V2X SI Objective 1:</w:t>
            </w:r>
          </w:p>
          <w:p w14:paraId="7049DE24" w14:textId="77777777" w:rsidR="00562772" w:rsidRPr="000153A0" w:rsidRDefault="00562772" w:rsidP="00562772">
            <w:pPr>
              <w:pStyle w:val="3GPPAgreements"/>
            </w:pPr>
            <w:r w:rsidRPr="000153A0">
              <w:t>Sidelink design [RAN1, RAN2]:</w:t>
            </w:r>
          </w:p>
          <w:p w14:paraId="5CDC01FD" w14:textId="6518DEE6" w:rsidR="00562772" w:rsidRPr="000153A0" w:rsidRDefault="00562772" w:rsidP="00562772">
            <w:pPr>
              <w:pStyle w:val="3GPPAgreements"/>
              <w:numPr>
                <w:ilvl w:val="1"/>
                <w:numId w:val="13"/>
              </w:numPr>
            </w:pPr>
            <w:r w:rsidRPr="000153A0">
              <w:t>Identify technical solutions for a NR sidelink design to meet the requirements of advanced V2X services, including</w:t>
            </w:r>
          </w:p>
          <w:p w14:paraId="7F452AF0" w14:textId="77777777" w:rsidR="00562772" w:rsidRPr="000153A0" w:rsidRDefault="00562772" w:rsidP="00562772">
            <w:pPr>
              <w:pStyle w:val="3GPPAgreements"/>
              <w:numPr>
                <w:ilvl w:val="2"/>
                <w:numId w:val="13"/>
              </w:numPr>
            </w:pPr>
            <w:r w:rsidRPr="000153A0">
              <w:t>Study the support of sidelink unicast, sidelink groupcast and sidelink broadcast</w:t>
            </w:r>
          </w:p>
          <w:p w14:paraId="1B8D25D6" w14:textId="77777777" w:rsidR="00562772" w:rsidRPr="000153A0" w:rsidRDefault="00562772" w:rsidP="00562772">
            <w:pPr>
              <w:pStyle w:val="3GPPAgreements"/>
              <w:numPr>
                <w:ilvl w:val="2"/>
                <w:numId w:val="13"/>
              </w:numPr>
              <w:rPr>
                <w:u w:val="single"/>
              </w:rPr>
            </w:pPr>
            <w:r w:rsidRPr="000153A0">
              <w:rPr>
                <w:u w:val="single"/>
              </w:rPr>
              <w:t>Study NR sidelink physical layer structures and procedure(s)</w:t>
            </w:r>
          </w:p>
          <w:p w14:paraId="10F144E8" w14:textId="77777777" w:rsidR="00562772" w:rsidRPr="000153A0" w:rsidRDefault="00562772" w:rsidP="00562772">
            <w:pPr>
              <w:pStyle w:val="3GPPAgreements"/>
              <w:numPr>
                <w:ilvl w:val="2"/>
                <w:numId w:val="13"/>
              </w:numPr>
            </w:pPr>
            <w:r w:rsidRPr="000153A0">
              <w:t>Study sidelink synchronization mechanism</w:t>
            </w:r>
          </w:p>
          <w:p w14:paraId="12ED3AAC" w14:textId="77777777" w:rsidR="00562772" w:rsidRPr="000153A0" w:rsidRDefault="00562772" w:rsidP="00562772">
            <w:pPr>
              <w:pStyle w:val="3GPPAgreements"/>
              <w:numPr>
                <w:ilvl w:val="2"/>
                <w:numId w:val="13"/>
              </w:numPr>
            </w:pPr>
            <w:r w:rsidRPr="000153A0">
              <w:t>Study sidelink resource allocation mechanism (also including objective 3)</w:t>
            </w:r>
          </w:p>
          <w:p w14:paraId="31F0896A" w14:textId="77777777" w:rsidR="00C805FA" w:rsidRPr="000153A0" w:rsidRDefault="00562772" w:rsidP="00562772">
            <w:pPr>
              <w:pStyle w:val="3GPPAgreements"/>
              <w:numPr>
                <w:ilvl w:val="4"/>
                <w:numId w:val="13"/>
              </w:numPr>
            </w:pPr>
            <w:r w:rsidRPr="000153A0">
              <w:t>Study sidelink L2/L3 protocols</w:t>
            </w:r>
          </w:p>
        </w:tc>
      </w:tr>
    </w:tbl>
    <w:p w14:paraId="30D78096" w14:textId="1AC4392C" w:rsidR="00841EAE" w:rsidRPr="000153A0" w:rsidRDefault="00562772" w:rsidP="00562772">
      <w:pPr>
        <w:pStyle w:val="3GPPText"/>
      </w:pPr>
      <w:r w:rsidRPr="000153A0">
        <w:t xml:space="preserve">In this contribution, we focus on NR sidelink physical layer structures and procedures for eV2X use cases. Our views on other NR-V2X design aspects are summarized in companion contributions </w:t>
      </w:r>
      <w:r w:rsidR="000039BB" w:rsidRPr="00CC47B3">
        <w:fldChar w:fldCharType="begin"/>
      </w:r>
      <w:r w:rsidR="000039BB" w:rsidRPr="000153A0">
        <w:instrText xml:space="preserve"> REF _Ref521656939 \r \h </w:instrText>
      </w:r>
      <w:r w:rsidR="000153A0">
        <w:instrText xml:space="preserve"> \* MERGEFORMAT </w:instrText>
      </w:r>
      <w:r w:rsidR="000039BB" w:rsidRPr="00CC47B3">
        <w:fldChar w:fldCharType="separate"/>
      </w:r>
      <w:r w:rsidR="00EA366D">
        <w:t>[8]</w:t>
      </w:r>
      <w:r w:rsidR="000039BB" w:rsidRPr="00CC47B3">
        <w:fldChar w:fldCharType="end"/>
      </w:r>
      <w:r w:rsidR="000039BB" w:rsidRPr="000153A0">
        <w:t>-</w:t>
      </w:r>
      <w:r w:rsidR="000039BB" w:rsidRPr="00CC47B3">
        <w:fldChar w:fldCharType="begin"/>
      </w:r>
      <w:r w:rsidR="000039BB" w:rsidRPr="000153A0">
        <w:instrText xml:space="preserve"> REF _Ref521656943 \r \h </w:instrText>
      </w:r>
      <w:r w:rsidR="000153A0">
        <w:instrText xml:space="preserve"> \* MERGEFORMAT </w:instrText>
      </w:r>
      <w:r w:rsidR="000039BB" w:rsidRPr="00CC47B3">
        <w:fldChar w:fldCharType="separate"/>
      </w:r>
      <w:r w:rsidR="00EA366D">
        <w:t>[16]</w:t>
      </w:r>
      <w:r w:rsidR="000039BB" w:rsidRPr="00CC47B3">
        <w:fldChar w:fldCharType="end"/>
      </w:r>
      <w:r w:rsidRPr="000153A0">
        <w:t>.</w:t>
      </w:r>
      <w:r w:rsidR="000039BB" w:rsidRPr="000153A0">
        <w:t xml:space="preserve"> </w:t>
      </w:r>
      <w:r w:rsidR="00841EAE" w:rsidRPr="000153A0">
        <w:t xml:space="preserve">The discussion is </w:t>
      </w:r>
      <w:r w:rsidR="00DA2570" w:rsidRPr="000153A0">
        <w:t xml:space="preserve">mainly </w:t>
      </w:r>
      <w:r w:rsidR="00C32B2C" w:rsidRPr="000153A0">
        <w:t>focus</w:t>
      </w:r>
      <w:r w:rsidR="00C32B2C">
        <w:t>ed</w:t>
      </w:r>
      <w:r w:rsidR="00C32B2C" w:rsidRPr="000153A0">
        <w:t xml:space="preserve"> </w:t>
      </w:r>
      <w:r w:rsidR="00DA2570" w:rsidRPr="000153A0">
        <w:t xml:space="preserve">on </w:t>
      </w:r>
      <w:r w:rsidR="00841EAE" w:rsidRPr="000153A0">
        <w:t xml:space="preserve">Frequency Range 1 (FR1) and a carrier frequency in the Intelligent Transportation Systems (ITS) band at 5.9 GHz. The general arguments </w:t>
      </w:r>
      <w:r w:rsidR="00DA2570" w:rsidRPr="000153A0">
        <w:t xml:space="preserve">and considerations </w:t>
      </w:r>
      <w:r w:rsidR="00841EAE" w:rsidRPr="000153A0">
        <w:t>are also valid for FR2</w:t>
      </w:r>
      <w:r w:rsidR="00DA2570" w:rsidRPr="000153A0">
        <w:t xml:space="preserve"> </w:t>
      </w:r>
      <w:r w:rsidR="004E28DB" w:rsidRPr="000153A0">
        <w:t xml:space="preserve">and other FR1 </w:t>
      </w:r>
      <w:r w:rsidR="00DA2570" w:rsidRPr="000153A0">
        <w:t>band</w:t>
      </w:r>
      <w:r w:rsidR="004E28DB" w:rsidRPr="000153A0">
        <w:t>s as well</w:t>
      </w:r>
      <w:r w:rsidR="00841EAE" w:rsidRPr="000153A0">
        <w:t xml:space="preserve">. </w:t>
      </w:r>
      <w:r w:rsidR="00834452" w:rsidRPr="000153A0">
        <w:t xml:space="preserve">However, it always needs to be ensured that there is a parametrization of the system offering sufficient performance for all bands currently considered for NR, as there is the possibility that these frequency could be used for NR V2X. </w:t>
      </w:r>
    </w:p>
    <w:p w14:paraId="303D1C51" w14:textId="77777777" w:rsidR="0098540B" w:rsidRPr="000153A0" w:rsidRDefault="0098540B" w:rsidP="00562772">
      <w:pPr>
        <w:pStyle w:val="3GPPText"/>
      </w:pPr>
    </w:p>
    <w:p w14:paraId="566CD1DC" w14:textId="77777777" w:rsidR="0017661D" w:rsidRPr="009A734D" w:rsidRDefault="00B77A60" w:rsidP="009A734D">
      <w:pPr>
        <w:pStyle w:val="3GPPH1"/>
      </w:pPr>
      <w:r w:rsidRPr="009A734D">
        <w:t xml:space="preserve">Sidelink </w:t>
      </w:r>
      <w:r w:rsidR="00562772" w:rsidRPr="009A734D">
        <w:t>Frame Structure Considerations</w:t>
      </w:r>
    </w:p>
    <w:p w14:paraId="1E6571BF" w14:textId="6E8A3A92" w:rsidR="009328F0" w:rsidRPr="009A734D" w:rsidRDefault="0089148E" w:rsidP="009A734D">
      <w:pPr>
        <w:pStyle w:val="3GPPH2"/>
      </w:pPr>
      <w:r w:rsidRPr="009A734D">
        <w:t>Sidelink Slot Format</w:t>
      </w:r>
    </w:p>
    <w:p w14:paraId="15645C89" w14:textId="7A518B4B" w:rsidR="00987FF1" w:rsidRPr="000153A0" w:rsidRDefault="003478CD" w:rsidP="0089148E">
      <w:pPr>
        <w:pStyle w:val="3GPPText"/>
      </w:pPr>
      <w:r w:rsidRPr="000153A0">
        <w:t xml:space="preserve">Considering that </w:t>
      </w:r>
      <w:r w:rsidR="00DD0EEC">
        <w:t xml:space="preserve">the </w:t>
      </w:r>
      <w:r w:rsidRPr="000153A0">
        <w:t>sidelink development for eV2X or other use cases may con</w:t>
      </w:r>
      <w:r w:rsidR="00987FF1" w:rsidRPr="000153A0">
        <w:t>tinue</w:t>
      </w:r>
      <w:r w:rsidR="00DD0EEC">
        <w:t xml:space="preserve"> to</w:t>
      </w:r>
      <w:r w:rsidR="00987FF1" w:rsidRPr="000153A0">
        <w:t xml:space="preserve"> evolve in future releases, the possibility to operate with different slot formats is beneficial from</w:t>
      </w:r>
      <w:r w:rsidR="00DD0EEC">
        <w:t xml:space="preserve"> a</w:t>
      </w:r>
      <w:r w:rsidR="00987FF1" w:rsidRPr="000153A0">
        <w:t xml:space="preserve"> forward compatibility perspective and</w:t>
      </w:r>
      <w:r w:rsidR="00DD0EEC">
        <w:t>,</w:t>
      </w:r>
      <w:r w:rsidR="00987FF1" w:rsidRPr="000153A0">
        <w:t xml:space="preserve"> therefore</w:t>
      </w:r>
      <w:r w:rsidR="00DD0EEC">
        <w:t>, it</w:t>
      </w:r>
      <w:r w:rsidR="00987FF1" w:rsidRPr="000153A0">
        <w:t xml:space="preserve"> should be considered from the first release</w:t>
      </w:r>
      <w:r w:rsidR="000153A0" w:rsidRPr="000153A0">
        <w:t xml:space="preserve">. </w:t>
      </w:r>
      <w:r w:rsidR="00987FF1" w:rsidRPr="000153A0">
        <w:t>Another important consideration on</w:t>
      </w:r>
      <w:r w:rsidR="00DD0EEC">
        <w:t xml:space="preserve"> the</w:t>
      </w:r>
      <w:r w:rsidR="00987FF1" w:rsidRPr="000153A0">
        <w:t xml:space="preserve"> slot structure is whether sub-slot level channel access as well as sub-slot level sidelink transmission should be allowed (i.e.</w:t>
      </w:r>
      <w:r w:rsidR="00DD0EEC">
        <w:t xml:space="preserve"> the</w:t>
      </w:r>
      <w:r w:rsidR="00987FF1" w:rsidRPr="000153A0">
        <w:t xml:space="preserve"> min</w:t>
      </w:r>
      <w:r w:rsidR="00DD0EEC">
        <w:t>imum</w:t>
      </w:r>
      <w:r w:rsidR="00987FF1" w:rsidRPr="000153A0">
        <w:t xml:space="preserve"> granularity in time </w:t>
      </w:r>
      <w:r w:rsidR="00DD0EEC">
        <w:t xml:space="preserve">domain </w:t>
      </w:r>
      <w:r w:rsidR="00987FF1" w:rsidRPr="000153A0">
        <w:t xml:space="preserve">for </w:t>
      </w:r>
      <w:r w:rsidR="00DD0EEC">
        <w:t xml:space="preserve">the </w:t>
      </w:r>
      <w:r w:rsidR="00987FF1" w:rsidRPr="000153A0">
        <w:t xml:space="preserve">channel access and </w:t>
      </w:r>
      <w:r w:rsidR="00DD0EEC">
        <w:t xml:space="preserve">the </w:t>
      </w:r>
      <w:r w:rsidR="00987FF1" w:rsidRPr="000153A0">
        <w:t>sidelink resourc</w:t>
      </w:r>
      <w:r w:rsidR="00B01B91" w:rsidRPr="000153A0">
        <w:t>e</w:t>
      </w:r>
      <w:r w:rsidR="00DD0EEC">
        <w:t>s</w:t>
      </w:r>
      <w:r w:rsidR="00987FF1" w:rsidRPr="000153A0">
        <w:t xml:space="preserve">). </w:t>
      </w:r>
      <w:r w:rsidR="00DD0EEC">
        <w:t>M</w:t>
      </w:r>
      <w:r w:rsidR="00987FF1" w:rsidRPr="000153A0">
        <w:t>ore consideration</w:t>
      </w:r>
      <w:r w:rsidR="00DD0EEC">
        <w:t>s</w:t>
      </w:r>
      <w:r w:rsidR="00987FF1" w:rsidRPr="000153A0">
        <w:t xml:space="preserve"> on this topic </w:t>
      </w:r>
      <w:r w:rsidR="00DD0EEC">
        <w:t>are</w:t>
      </w:r>
      <w:r w:rsidR="00987FF1" w:rsidRPr="000153A0">
        <w:t xml:space="preserve"> provided in our companion contribution </w:t>
      </w:r>
      <w:r w:rsidR="00987FF1" w:rsidRPr="00CC47B3">
        <w:fldChar w:fldCharType="begin"/>
      </w:r>
      <w:r w:rsidR="00987FF1" w:rsidRPr="000153A0">
        <w:instrText xml:space="preserve"> REF _Ref521665211 \n \h </w:instrText>
      </w:r>
      <w:r w:rsidR="000153A0">
        <w:instrText xml:space="preserve"> \* MERGEFORMAT </w:instrText>
      </w:r>
      <w:r w:rsidR="00987FF1" w:rsidRPr="00CC47B3">
        <w:fldChar w:fldCharType="separate"/>
      </w:r>
      <w:r w:rsidR="00EA366D">
        <w:t>[10]</w:t>
      </w:r>
      <w:r w:rsidR="00987FF1" w:rsidRPr="00CC47B3">
        <w:fldChar w:fldCharType="end"/>
      </w:r>
      <w:r w:rsidR="00987FF1" w:rsidRPr="000153A0">
        <w:t>.</w:t>
      </w:r>
    </w:p>
    <w:p w14:paraId="5DA253C8" w14:textId="132B43C0" w:rsidR="00D507CF" w:rsidRPr="000153A0" w:rsidRDefault="00D507CF" w:rsidP="0089148E">
      <w:pPr>
        <w:pStyle w:val="3GPPText"/>
      </w:pPr>
    </w:p>
    <w:p w14:paraId="37750F73" w14:textId="77777777" w:rsidR="00562772" w:rsidRPr="009A734D" w:rsidRDefault="00562772" w:rsidP="009A734D">
      <w:pPr>
        <w:pStyle w:val="3GPPH2"/>
      </w:pPr>
      <w:r w:rsidRPr="009A734D">
        <w:lastRenderedPageBreak/>
        <w:t>Sidelink Numerology and Cyclic Prefix</w:t>
      </w:r>
    </w:p>
    <w:p w14:paraId="1437668E" w14:textId="5E8FBBB1" w:rsidR="00562772" w:rsidRPr="009A734D" w:rsidRDefault="00562772" w:rsidP="009A734D">
      <w:pPr>
        <w:pStyle w:val="3GPPH3"/>
      </w:pPr>
      <w:r w:rsidRPr="009A734D">
        <w:t xml:space="preserve">Subcarrier Spacing </w:t>
      </w:r>
    </w:p>
    <w:p w14:paraId="2C661E7E" w14:textId="63262A66" w:rsidR="00D525C3" w:rsidRPr="000153A0" w:rsidRDefault="00D525C3" w:rsidP="000A21D6">
      <w:pPr>
        <w:pStyle w:val="3GPPText"/>
      </w:pPr>
      <w:r w:rsidRPr="000153A0">
        <w:t xml:space="preserve">There are multiple aspects to consider regarding the </w:t>
      </w:r>
      <w:r w:rsidR="005D1773" w:rsidRPr="000153A0">
        <w:t>Subcarrier Spacing (</w:t>
      </w:r>
      <w:r w:rsidRPr="000153A0">
        <w:t>SCS</w:t>
      </w:r>
      <w:r w:rsidR="005D1773" w:rsidRPr="000153A0">
        <w:t>)</w:t>
      </w:r>
      <w:r w:rsidRPr="000153A0">
        <w:t xml:space="preserve">. The main points that should be considered </w:t>
      </w:r>
      <w:r w:rsidR="004B3236" w:rsidRPr="000153A0">
        <w:t xml:space="preserve">in our opinion </w:t>
      </w:r>
      <w:r w:rsidRPr="000153A0">
        <w:t>are:</w:t>
      </w:r>
    </w:p>
    <w:p w14:paraId="64AC977F" w14:textId="02857C27" w:rsidR="00D525C3" w:rsidRPr="000153A0" w:rsidRDefault="00D525C3" w:rsidP="002B3698">
      <w:pPr>
        <w:pStyle w:val="3GPPAgreements"/>
      </w:pPr>
      <w:r w:rsidRPr="000153A0">
        <w:t>T</w:t>
      </w:r>
      <w:r w:rsidR="004B3236">
        <w:t>he t</w:t>
      </w:r>
      <w:r w:rsidRPr="000153A0">
        <w:t>ransmission at higher Doppler spread leads to channel changes within a</w:t>
      </w:r>
      <w:r w:rsidR="005D1773" w:rsidRPr="000153A0">
        <w:t>n</w:t>
      </w:r>
      <w:r w:rsidRPr="000153A0">
        <w:t xml:space="preserve"> </w:t>
      </w:r>
      <w:r w:rsidR="005D1773" w:rsidRPr="000153A0">
        <w:t xml:space="preserve">OFDM </w:t>
      </w:r>
      <w:r w:rsidRPr="000153A0">
        <w:t xml:space="preserve">symbol and thus </w:t>
      </w:r>
      <w:r w:rsidR="005D1773" w:rsidRPr="000153A0">
        <w:t>Inter</w:t>
      </w:r>
      <w:r w:rsidR="004B3236">
        <w:t>-</w:t>
      </w:r>
      <w:r w:rsidR="005D1773" w:rsidRPr="000153A0">
        <w:t>Carrier Interference (</w:t>
      </w:r>
      <w:r w:rsidRPr="000153A0">
        <w:t>ICI</w:t>
      </w:r>
      <w:r w:rsidR="005D1773" w:rsidRPr="000153A0">
        <w:t>)</w:t>
      </w:r>
      <w:r w:rsidRPr="000153A0">
        <w:t xml:space="preserve"> due to the resulting loss of orthogonality among the </w:t>
      </w:r>
      <w:r w:rsidR="005D1773" w:rsidRPr="000153A0">
        <w:t>Subcarrier</w:t>
      </w:r>
      <w:r w:rsidR="009A734D">
        <w:t>s</w:t>
      </w:r>
      <w:r w:rsidR="005D1773" w:rsidRPr="000153A0">
        <w:t>(</w:t>
      </w:r>
      <w:r w:rsidRPr="000153A0">
        <w:t>SCs</w:t>
      </w:r>
      <w:r w:rsidR="005D1773" w:rsidRPr="000153A0">
        <w:t>)</w:t>
      </w:r>
      <w:r w:rsidRPr="000153A0">
        <w:t>. For high speed this will definitely limit the performance</w:t>
      </w:r>
      <w:r w:rsidR="00DA2570" w:rsidRPr="000153A0">
        <w:t xml:space="preserve">, especially for low SCS values </w:t>
      </w:r>
      <w:r w:rsidR="000039BB" w:rsidRPr="000153A0">
        <w:t xml:space="preserve">such as </w:t>
      </w:r>
      <w:r w:rsidR="00DA2570" w:rsidRPr="000153A0">
        <w:t>15</w:t>
      </w:r>
      <w:r w:rsidR="000153A0" w:rsidRPr="000153A0">
        <w:t xml:space="preserve"> </w:t>
      </w:r>
      <w:r w:rsidR="00DA2570" w:rsidRPr="000153A0">
        <w:t>kHz</w:t>
      </w:r>
      <w:r w:rsidRPr="000153A0">
        <w:t>.</w:t>
      </w:r>
    </w:p>
    <w:p w14:paraId="4C3CC72A" w14:textId="3E205822" w:rsidR="00D525C3" w:rsidRPr="000153A0" w:rsidRDefault="00D525C3" w:rsidP="002B3698">
      <w:pPr>
        <w:pStyle w:val="3GPPAgreements"/>
      </w:pPr>
      <w:r w:rsidRPr="000153A0">
        <w:t>The 15 kHz SCS of LTE in combination with high speed led to a large reference signal overhead</w:t>
      </w:r>
      <w:r w:rsidR="00DA2570" w:rsidRPr="000153A0">
        <w:t xml:space="preserve"> to cope with </w:t>
      </w:r>
      <w:r w:rsidR="004B3236">
        <w:t xml:space="preserve">the </w:t>
      </w:r>
      <w:r w:rsidR="00DA2570" w:rsidRPr="000153A0">
        <w:t>channel variation</w:t>
      </w:r>
      <w:r w:rsidR="004B3236">
        <w:t>s</w:t>
      </w:r>
      <w:r w:rsidR="00DA2570" w:rsidRPr="000153A0">
        <w:t xml:space="preserve"> in time</w:t>
      </w:r>
      <w:r w:rsidRPr="000153A0">
        <w:t xml:space="preserve">. For a larger SCS the symbol </w:t>
      </w:r>
      <w:r w:rsidR="00340E47" w:rsidRPr="000153A0">
        <w:t>duration</w:t>
      </w:r>
      <w:r w:rsidRPr="000153A0">
        <w:t xml:space="preserve"> is </w:t>
      </w:r>
      <w:r w:rsidR="004B3236">
        <w:t>shorter</w:t>
      </w:r>
      <w:r w:rsidRPr="000153A0">
        <w:t>, therefore</w:t>
      </w:r>
      <w:r w:rsidR="004B3236">
        <w:t>,</w:t>
      </w:r>
      <w:r w:rsidRPr="000153A0">
        <w:t xml:space="preserve"> to reach a similar or better </w:t>
      </w:r>
      <w:r w:rsidR="00340E47" w:rsidRPr="000153A0">
        <w:t xml:space="preserve">channel estimation quality </w:t>
      </w:r>
      <w:r w:rsidRPr="000153A0">
        <w:t>require</w:t>
      </w:r>
      <w:r w:rsidR="004B3236">
        <w:t>s</w:t>
      </w:r>
      <w:r w:rsidRPr="000153A0">
        <w:t xml:space="preserve"> a smaller overhead.</w:t>
      </w:r>
    </w:p>
    <w:p w14:paraId="52B182E7" w14:textId="79E1D92E" w:rsidR="00D525C3" w:rsidRPr="000153A0" w:rsidRDefault="00D40DB8" w:rsidP="002B3698">
      <w:pPr>
        <w:pStyle w:val="3GPPAgreements"/>
      </w:pPr>
      <w:r w:rsidRPr="000153A0">
        <w:t>As the SCS increases</w:t>
      </w:r>
      <w:r w:rsidR="004B3236">
        <w:t>,</w:t>
      </w:r>
      <w:r w:rsidRPr="000153A0">
        <w:t xml:space="preserve"> the number </w:t>
      </w:r>
      <w:r w:rsidR="00A57267" w:rsidRPr="000153A0">
        <w:t>of OFDM</w:t>
      </w:r>
      <w:r w:rsidRPr="000153A0">
        <w:t xml:space="preserve"> symbols per </w:t>
      </w:r>
      <w:r w:rsidR="00340E47" w:rsidRPr="000153A0">
        <w:t>second</w:t>
      </w:r>
      <w:r w:rsidRPr="000153A0">
        <w:t xml:space="preserve"> </w:t>
      </w:r>
      <w:r w:rsidR="004B3236" w:rsidRPr="000153A0">
        <w:t>get</w:t>
      </w:r>
      <w:r w:rsidR="004B3236">
        <w:t>s</w:t>
      </w:r>
      <w:r w:rsidR="004B3236" w:rsidRPr="000153A0">
        <w:t xml:space="preserve"> </w:t>
      </w:r>
      <w:r w:rsidRPr="000153A0">
        <w:t>larger</w:t>
      </w:r>
      <w:r w:rsidR="006628A3" w:rsidRPr="000153A0">
        <w:t xml:space="preserve">. Thus, if the requirement on the </w:t>
      </w:r>
      <w:r w:rsidR="00305387" w:rsidRPr="000153A0">
        <w:t>Cyclic Prefix (</w:t>
      </w:r>
      <w:r w:rsidR="006628A3" w:rsidRPr="000153A0">
        <w:t>CP</w:t>
      </w:r>
      <w:r w:rsidR="00305387" w:rsidRPr="000153A0">
        <w:t>)</w:t>
      </w:r>
      <w:r w:rsidR="006628A3" w:rsidRPr="000153A0">
        <w:t xml:space="preserve"> length </w:t>
      </w:r>
      <w:r w:rsidR="00DA2570" w:rsidRPr="000153A0">
        <w:t>does not change</w:t>
      </w:r>
      <w:r w:rsidR="00340E47" w:rsidRPr="000153A0">
        <w:t>,</w:t>
      </w:r>
      <w:r w:rsidR="00B03D3A" w:rsidRPr="000153A0">
        <w:t xml:space="preserve"> the CP overhead increases. This is related to the discussion on the CP length in the next subsection.</w:t>
      </w:r>
    </w:p>
    <w:p w14:paraId="7EF7C04A" w14:textId="3BDA2B57" w:rsidR="00A57267" w:rsidRPr="000153A0" w:rsidRDefault="00A57267" w:rsidP="002B3698">
      <w:pPr>
        <w:pStyle w:val="3GPPAgreements"/>
      </w:pPr>
      <w:r w:rsidRPr="000153A0">
        <w:t>The larger the SCS</w:t>
      </w:r>
      <w:r w:rsidR="004B3236">
        <w:t>,</w:t>
      </w:r>
      <w:r w:rsidRPr="000153A0">
        <w:t xml:space="preserve"> the smaller the number of PRBs</w:t>
      </w:r>
      <w:r w:rsidR="00DA2570" w:rsidRPr="000153A0">
        <w:t xml:space="preserve"> in a given BW</w:t>
      </w:r>
      <w:r w:rsidRPr="000153A0">
        <w:t xml:space="preserve">. This means </w:t>
      </w:r>
      <w:r w:rsidR="004B3236">
        <w:t>that a lower granularity for</w:t>
      </w:r>
      <w:r w:rsidRPr="000153A0">
        <w:t xml:space="preserve"> </w:t>
      </w:r>
      <w:r w:rsidR="004B3236" w:rsidRPr="000153A0">
        <w:t xml:space="preserve"> </w:t>
      </w:r>
      <w:r w:rsidR="00B03D3A" w:rsidRPr="000153A0">
        <w:t>F</w:t>
      </w:r>
      <w:r w:rsidR="00340E47" w:rsidRPr="000153A0">
        <w:t>requency</w:t>
      </w:r>
      <w:r w:rsidR="00B03D3A" w:rsidRPr="000153A0">
        <w:t xml:space="preserve"> D</w:t>
      </w:r>
      <w:r w:rsidR="004B3236">
        <w:t>ivision</w:t>
      </w:r>
      <w:r w:rsidR="00B03D3A" w:rsidRPr="000153A0">
        <w:t xml:space="preserve"> M</w:t>
      </w:r>
      <w:r w:rsidR="00340E47" w:rsidRPr="000153A0">
        <w:t xml:space="preserve">ultiplexing </w:t>
      </w:r>
      <w:r w:rsidR="00B03D3A" w:rsidRPr="000153A0">
        <w:t xml:space="preserve">(FDM) </w:t>
      </w:r>
      <w:r w:rsidR="004B3236">
        <w:t>for</w:t>
      </w:r>
      <w:r w:rsidR="00340E47" w:rsidRPr="000153A0">
        <w:t xml:space="preserve"> the same bandwidth is</w:t>
      </w:r>
      <w:r w:rsidR="004B3236">
        <w:t xml:space="preserve"> resulted</w:t>
      </w:r>
      <w:r w:rsidR="00340E47" w:rsidRPr="000153A0">
        <w:t xml:space="preserve">. </w:t>
      </w:r>
      <w:r w:rsidR="00954673" w:rsidRPr="000153A0">
        <w:t>The PSCCH overhead does also need to take this aspects into account.</w:t>
      </w:r>
    </w:p>
    <w:p w14:paraId="48590ED6" w14:textId="3BBD6FCA" w:rsidR="000039BB" w:rsidRPr="000153A0" w:rsidRDefault="000039BB" w:rsidP="002B3698">
      <w:pPr>
        <w:pStyle w:val="3GPPAgreements"/>
      </w:pPr>
      <w:r w:rsidRPr="000153A0">
        <w:t>Finally, the larger the SCS</w:t>
      </w:r>
      <w:r w:rsidR="004B3236">
        <w:t>,</w:t>
      </w:r>
      <w:r w:rsidRPr="000153A0">
        <w:t xml:space="preserve"> the shorter</w:t>
      </w:r>
      <w:r w:rsidR="004B3236">
        <w:t xml:space="preserve"> is the</w:t>
      </w:r>
      <w:r w:rsidRPr="000153A0">
        <w:t xml:space="preserve"> </w:t>
      </w:r>
      <w:r w:rsidR="004C50BB" w:rsidRPr="000153A0">
        <w:t>symbol duration and thus</w:t>
      </w:r>
      <w:r w:rsidR="004B3236">
        <w:t xml:space="preserve"> a</w:t>
      </w:r>
      <w:r w:rsidR="004C50BB" w:rsidRPr="000153A0">
        <w:t xml:space="preserve"> lower </w:t>
      </w:r>
      <w:r w:rsidRPr="000153A0">
        <w:t>radiated energy per symbol duration</w:t>
      </w:r>
      <w:r w:rsidR="004C50BB" w:rsidRPr="000153A0">
        <w:t xml:space="preserve"> </w:t>
      </w:r>
      <w:r w:rsidR="004B3236">
        <w:t>is achieved, which</w:t>
      </w:r>
      <w:r w:rsidR="004C50BB" w:rsidRPr="000153A0">
        <w:t xml:space="preserve"> will lead to </w:t>
      </w:r>
      <w:r w:rsidR="004B3236">
        <w:t xml:space="preserve">a </w:t>
      </w:r>
      <w:r w:rsidR="004C50BB" w:rsidRPr="000153A0">
        <w:t xml:space="preserve">reduced link budget for </w:t>
      </w:r>
      <w:r w:rsidR="004B3236">
        <w:t xml:space="preserve">the </w:t>
      </w:r>
      <w:r w:rsidR="004C50BB" w:rsidRPr="000153A0">
        <w:t>slot level transmission.</w:t>
      </w:r>
    </w:p>
    <w:p w14:paraId="6C82BC30" w14:textId="6A5630F6" w:rsidR="006C681F" w:rsidRDefault="004C50BB" w:rsidP="009B3676">
      <w:pPr>
        <w:pStyle w:val="3GPPText"/>
      </w:pPr>
      <w:r w:rsidRPr="00CC47B3">
        <w:t>Based on</w:t>
      </w:r>
      <w:r w:rsidR="004B3236">
        <w:t xml:space="preserve"> this</w:t>
      </w:r>
      <w:r w:rsidRPr="00CC47B3">
        <w:t xml:space="preserve"> discussion, we do not see much motivation to support multiple numerologies for NR-V2X sidelink communication</w:t>
      </w:r>
      <w:r w:rsidR="004B3236">
        <w:t>s</w:t>
      </w:r>
      <w:r w:rsidRPr="00CC47B3">
        <w:t>, especially in</w:t>
      </w:r>
      <w:r w:rsidR="004B3236">
        <w:t xml:space="preserve"> the</w:t>
      </w:r>
      <w:r w:rsidRPr="00CC47B3">
        <w:t xml:space="preserve"> ITS band.</w:t>
      </w:r>
      <w:r w:rsidRPr="009B3676">
        <w:t xml:space="preserve"> Therefore</w:t>
      </w:r>
      <w:r w:rsidR="004B3236">
        <w:t>, the</w:t>
      </w:r>
      <w:r w:rsidRPr="009B3676">
        <w:t xml:space="preserve"> use of </w:t>
      </w:r>
      <w:r w:rsidR="004B3236">
        <w:t xml:space="preserve">a </w:t>
      </w:r>
      <w:r w:rsidRPr="009B3676">
        <w:t>single numerology for</w:t>
      </w:r>
      <w:r w:rsidR="004B3236">
        <w:t xml:space="preserve"> the</w:t>
      </w:r>
      <w:r w:rsidRPr="009B3676">
        <w:t xml:space="preserve"> sidelink eV2X in FR1 is</w:t>
      </w:r>
      <w:r w:rsidR="004B3236">
        <w:t xml:space="preserve"> the </w:t>
      </w:r>
      <w:r w:rsidRPr="009B3676">
        <w:t xml:space="preserve">preferred option and we </w:t>
      </w:r>
      <w:r w:rsidR="004B3236">
        <w:t>recommend</w:t>
      </w:r>
      <w:r w:rsidRPr="009B3676">
        <w:t xml:space="preserve"> to consider the specific value for SCS rather than defining </w:t>
      </w:r>
      <w:r w:rsidR="004B3236">
        <w:t xml:space="preserve">the </w:t>
      </w:r>
      <w:r w:rsidRPr="009B3676">
        <w:t>support for multiple SCS</w:t>
      </w:r>
      <w:r w:rsidR="004B3236">
        <w:t xml:space="preserve"> possibilites</w:t>
      </w:r>
      <w:r w:rsidRPr="009B3676">
        <w:t>.</w:t>
      </w:r>
    </w:p>
    <w:p w14:paraId="3A8F74DE" w14:textId="77777777" w:rsidR="006C681F" w:rsidRDefault="006C681F" w:rsidP="009B3676">
      <w:pPr>
        <w:pStyle w:val="3GPPText"/>
      </w:pPr>
    </w:p>
    <w:p w14:paraId="762A3A01" w14:textId="77777777" w:rsidR="006C681F" w:rsidRDefault="006C681F" w:rsidP="009B3676">
      <w:pPr>
        <w:pStyle w:val="3GPPText"/>
        <w:numPr>
          <w:ilvl w:val="0"/>
          <w:numId w:val="67"/>
        </w:numPr>
      </w:pPr>
    </w:p>
    <w:p w14:paraId="164C1EF2" w14:textId="543C3DAE" w:rsidR="006C681F" w:rsidRDefault="006C681F" w:rsidP="006C681F">
      <w:pPr>
        <w:pStyle w:val="3GPPText"/>
        <w:numPr>
          <w:ilvl w:val="1"/>
          <w:numId w:val="53"/>
        </w:numPr>
      </w:pPr>
      <w:r w:rsidRPr="00FE4E07">
        <w:rPr>
          <w:b/>
        </w:rPr>
        <w:t>F</w:t>
      </w:r>
      <w:r w:rsidRPr="00FE4E07">
        <w:rPr>
          <w:b/>
          <w:szCs w:val="22"/>
        </w:rPr>
        <w:t xml:space="preserve">urther discuss if there are benefits to support different SCS options for </w:t>
      </w:r>
      <w:r w:rsidR="004E5B6B">
        <w:rPr>
          <w:b/>
          <w:szCs w:val="22"/>
        </w:rPr>
        <w:t xml:space="preserve">the </w:t>
      </w:r>
      <w:r w:rsidRPr="00FE4E07">
        <w:rPr>
          <w:b/>
          <w:szCs w:val="22"/>
        </w:rPr>
        <w:t>sidelink</w:t>
      </w:r>
      <w:r w:rsidR="004E5B6B">
        <w:rPr>
          <w:b/>
          <w:szCs w:val="22"/>
        </w:rPr>
        <w:t xml:space="preserve"> of</w:t>
      </w:r>
      <w:r w:rsidRPr="00FE4E07">
        <w:rPr>
          <w:b/>
          <w:szCs w:val="22"/>
        </w:rPr>
        <w:t xml:space="preserve"> eV2X use cases</w:t>
      </w:r>
      <w:r w:rsidRPr="00FE4E07">
        <w:t xml:space="preserve"> </w:t>
      </w:r>
    </w:p>
    <w:p w14:paraId="7B29C178" w14:textId="77777777" w:rsidR="009A734D" w:rsidRPr="009A734D" w:rsidRDefault="009A734D" w:rsidP="009A734D">
      <w:pPr>
        <w:pStyle w:val="3GPPText"/>
      </w:pPr>
    </w:p>
    <w:p w14:paraId="23A62AF7" w14:textId="403DB64F" w:rsidR="00DA2570" w:rsidRPr="000153A0" w:rsidRDefault="004E5B6B" w:rsidP="009A734D">
      <w:pPr>
        <w:pStyle w:val="3GPPText"/>
      </w:pPr>
      <w:r>
        <w:t xml:space="preserve">By </w:t>
      </w:r>
      <w:r w:rsidRPr="009A734D">
        <w:t>c</w:t>
      </w:r>
      <w:r w:rsidR="00DA2570" w:rsidRPr="009A734D">
        <w:t>onsidering</w:t>
      </w:r>
      <w:r w:rsidR="00DA2570" w:rsidRPr="000153A0">
        <w:t xml:space="preserve"> spectrum efficiency losses</w:t>
      </w:r>
      <w:r w:rsidR="004C50BB" w:rsidRPr="000153A0">
        <w:t xml:space="preserve"> at high speed</w:t>
      </w:r>
      <w:r>
        <w:t>s</w:t>
      </w:r>
      <w:r w:rsidR="004C50BB" w:rsidRPr="000153A0">
        <w:t xml:space="preserve"> for 15</w:t>
      </w:r>
      <w:r w:rsidR="006160D8" w:rsidRPr="000153A0">
        <w:t xml:space="preserve"> </w:t>
      </w:r>
      <w:r w:rsidR="004C50BB" w:rsidRPr="000153A0">
        <w:t>kHz SCS</w:t>
      </w:r>
      <w:r w:rsidR="003D533D" w:rsidRPr="000153A0">
        <w:t xml:space="preserve">, </w:t>
      </w:r>
      <w:r w:rsidR="00D74369" w:rsidRPr="000153A0">
        <w:t xml:space="preserve">30 and 60 kHz SCS should be </w:t>
      </w:r>
      <w:r w:rsidR="00DA2570" w:rsidRPr="000153A0">
        <w:t xml:space="preserve">considered as </w:t>
      </w:r>
      <w:r w:rsidR="00D74369" w:rsidRPr="000153A0">
        <w:t xml:space="preserve">primary </w:t>
      </w:r>
      <w:r w:rsidR="00DA2570" w:rsidRPr="000153A0">
        <w:t>candidate</w:t>
      </w:r>
      <w:r>
        <w:t>s</w:t>
      </w:r>
      <w:r w:rsidR="00DA2570" w:rsidRPr="000153A0">
        <w:t xml:space="preserve"> for NR-V2X desig</w:t>
      </w:r>
      <w:r w:rsidR="003D533D" w:rsidRPr="000153A0">
        <w:t>n</w:t>
      </w:r>
      <w:r w:rsidR="000A21D6" w:rsidRPr="000153A0">
        <w:t xml:space="preserve"> (see </w:t>
      </w:r>
      <w:r w:rsidR="000A21D6" w:rsidRPr="00CC47B3">
        <w:fldChar w:fldCharType="begin"/>
      </w:r>
      <w:r w:rsidR="000A21D6" w:rsidRPr="000153A0">
        <w:instrText xml:space="preserve"> REF _Ref521413262 \h </w:instrText>
      </w:r>
      <w:r w:rsidR="000A21D6" w:rsidRPr="00CC47B3">
        <w:fldChar w:fldCharType="separate"/>
      </w:r>
      <w:r w:rsidR="00EA366D" w:rsidRPr="00C92CF5">
        <w:t xml:space="preserve">Figure </w:t>
      </w:r>
      <w:r w:rsidR="00EA366D">
        <w:rPr>
          <w:noProof/>
        </w:rPr>
        <w:t>1</w:t>
      </w:r>
      <w:r w:rsidR="000A21D6" w:rsidRPr="00CC47B3">
        <w:fldChar w:fldCharType="end"/>
      </w:r>
      <w:r w:rsidR="000A21D6" w:rsidRPr="000153A0">
        <w:t>)</w:t>
      </w:r>
      <w:r w:rsidR="00D74369" w:rsidRPr="000153A0">
        <w:t>.</w:t>
      </w:r>
      <w:r w:rsidR="00757813">
        <w:t xml:space="preserve"> As we can see from the </w:t>
      </w:r>
      <w:r>
        <w:t>BLER performance for</w:t>
      </w:r>
      <w:r w:rsidR="00757813">
        <w:t xml:space="preserve"> perfect channel knowledge</w:t>
      </w:r>
      <w:r>
        <w:t xml:space="preserve"> (ideal CE – channel estimation),</w:t>
      </w:r>
      <w:r w:rsidR="00757813">
        <w:t xml:space="preserve"> the performance </w:t>
      </w:r>
      <w:r>
        <w:t xml:space="preserve">for </w:t>
      </w:r>
      <w:r w:rsidR="00757813">
        <w:t>15 kHz SCS is worse</w:t>
      </w:r>
      <w:r>
        <w:t xml:space="preserve"> than for 30 kHz </w:t>
      </w:r>
      <w:r w:rsidR="00757813">
        <w:t xml:space="preserve"> due to the higher level of ICI. For actual channel estimation</w:t>
      </w:r>
      <w:r>
        <w:t>,</w:t>
      </w:r>
      <w:r w:rsidR="00757813">
        <w:t xml:space="preserve"> the channel estimation quality is not sufficient to </w:t>
      </w:r>
      <w:r>
        <w:t xml:space="preserve">reliably </w:t>
      </w:r>
      <w:r w:rsidR="00757813">
        <w:t>decode</w:t>
      </w:r>
      <w:r>
        <w:t xml:space="preserve"> the received symbols</w:t>
      </w:r>
      <w:r w:rsidR="00757813">
        <w:t>. The reason is that at such speed</w:t>
      </w:r>
      <w:r>
        <w:t>s,</w:t>
      </w:r>
      <w:r w:rsidR="00757813">
        <w:t xml:space="preserve"> due to the larger distance </w:t>
      </w:r>
      <w:r>
        <w:t xml:space="preserve">in time </w:t>
      </w:r>
      <w:r w:rsidR="00757813">
        <w:t xml:space="preserve">of OFDM symbols </w:t>
      </w:r>
      <w:r>
        <w:t xml:space="preserve">containing </w:t>
      </w:r>
      <w:r w:rsidR="00757813">
        <w:t>DMRS</w:t>
      </w:r>
      <w:r>
        <w:t>,</w:t>
      </w:r>
      <w:r w:rsidR="00757813">
        <w:t xml:space="preserve"> it is not possible </w:t>
      </w:r>
      <w:r>
        <w:t xml:space="preserve">to properly </w:t>
      </w:r>
      <w:r w:rsidR="00757813">
        <w:t>interpolate the channel</w:t>
      </w:r>
      <w:r>
        <w:t xml:space="preserve"> for the data symbols in-between</w:t>
      </w:r>
      <w:r w:rsidR="00757813">
        <w:t>.</w:t>
      </w:r>
    </w:p>
    <w:p w14:paraId="7BAC332D" w14:textId="515D83E2" w:rsidR="00BD15AA" w:rsidRPr="000153A0" w:rsidRDefault="00757813" w:rsidP="009B3676">
      <w:pPr>
        <w:pStyle w:val="3GPPText"/>
        <w:jc w:val="center"/>
      </w:pPr>
      <w:r w:rsidRPr="00757813">
        <w:rPr>
          <w:noProof/>
        </w:rPr>
        <w:lastRenderedPageBreak/>
        <w:drawing>
          <wp:inline distT="0" distB="0" distL="0" distR="0" wp14:anchorId="5FAB1ADF" wp14:editId="5F8C0391">
            <wp:extent cx="3522428" cy="2670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8540" cy="2674951"/>
                    </a:xfrm>
                    <a:prstGeom prst="rect">
                      <a:avLst/>
                    </a:prstGeom>
                    <a:noFill/>
                    <a:ln>
                      <a:noFill/>
                    </a:ln>
                  </pic:spPr>
                </pic:pic>
              </a:graphicData>
            </a:graphic>
          </wp:inline>
        </w:drawing>
      </w:r>
    </w:p>
    <w:p w14:paraId="439FAA48" w14:textId="19540C44" w:rsidR="00533BEF" w:rsidRPr="00C92CF5" w:rsidRDefault="00BD15AA" w:rsidP="00303F4B">
      <w:pPr>
        <w:pStyle w:val="Caption"/>
        <w:jc w:val="center"/>
        <w:rPr>
          <w:sz w:val="22"/>
        </w:rPr>
      </w:pPr>
      <w:bookmarkStart w:id="1" w:name="_Ref521413262"/>
      <w:r w:rsidRPr="00C92CF5">
        <w:rPr>
          <w:sz w:val="22"/>
        </w:rPr>
        <w:t xml:space="preserve">Figure </w:t>
      </w:r>
      <w:r w:rsidRPr="00C92CF5">
        <w:rPr>
          <w:sz w:val="22"/>
        </w:rPr>
        <w:fldChar w:fldCharType="begin"/>
      </w:r>
      <w:r w:rsidRPr="00C92CF5">
        <w:rPr>
          <w:sz w:val="22"/>
        </w:rPr>
        <w:instrText xml:space="preserve"> SEQ Figure \* ARABIC </w:instrText>
      </w:r>
      <w:r w:rsidRPr="00C92CF5">
        <w:rPr>
          <w:sz w:val="22"/>
        </w:rPr>
        <w:fldChar w:fldCharType="separate"/>
      </w:r>
      <w:r w:rsidR="00EA366D">
        <w:rPr>
          <w:noProof/>
          <w:sz w:val="22"/>
        </w:rPr>
        <w:t>1</w:t>
      </w:r>
      <w:r w:rsidRPr="00C92CF5">
        <w:rPr>
          <w:sz w:val="22"/>
        </w:rPr>
        <w:fldChar w:fldCharType="end"/>
      </w:r>
      <w:bookmarkEnd w:id="1"/>
      <w:r w:rsidR="000D085B" w:rsidRPr="00C92CF5">
        <w:rPr>
          <w:sz w:val="22"/>
        </w:rPr>
        <w:t>:</w:t>
      </w:r>
      <w:r w:rsidRPr="00C92CF5">
        <w:rPr>
          <w:sz w:val="22"/>
        </w:rPr>
        <w:t xml:space="preserve"> Demodulation performance at high speed with </w:t>
      </w:r>
      <w:r w:rsidR="004E5B6B">
        <w:rPr>
          <w:sz w:val="22"/>
        </w:rPr>
        <w:t xml:space="preserve">a </w:t>
      </w:r>
      <w:r w:rsidRPr="00C92CF5">
        <w:rPr>
          <w:sz w:val="22"/>
        </w:rPr>
        <w:t>high order modulation and PDSCH like type 1 DMRS on OFDM symbols 2, 5, 8 and 11</w:t>
      </w:r>
      <w:r w:rsidR="00757813" w:rsidRPr="00C92CF5">
        <w:rPr>
          <w:sz w:val="22"/>
        </w:rPr>
        <w:t>.</w:t>
      </w:r>
    </w:p>
    <w:p w14:paraId="0198D810" w14:textId="77777777" w:rsidR="00562772" w:rsidRPr="009A734D" w:rsidRDefault="00562772" w:rsidP="009A734D">
      <w:pPr>
        <w:pStyle w:val="3GPPH3"/>
      </w:pPr>
      <w:r w:rsidRPr="009A734D">
        <w:t>Cyclic Prefix</w:t>
      </w:r>
    </w:p>
    <w:p w14:paraId="6E9E0BB9" w14:textId="67D1ACE1" w:rsidR="007E5EFE" w:rsidRPr="000153A0" w:rsidRDefault="00EF1B7A" w:rsidP="00C4254C">
      <w:pPr>
        <w:pStyle w:val="3GPPText"/>
      </w:pPr>
      <w:r w:rsidRPr="000153A0">
        <w:t>In</w:t>
      </w:r>
      <w:r w:rsidR="007E5EFE" w:rsidRPr="000153A0">
        <w:t xml:space="preserve"> NR</w:t>
      </w:r>
      <w:r w:rsidRPr="000153A0">
        <w:t xml:space="preserve">, </w:t>
      </w:r>
      <w:r w:rsidR="007E5EFE" w:rsidRPr="000153A0">
        <w:t xml:space="preserve">the CP scales with the </w:t>
      </w:r>
      <w:r w:rsidR="00B03D3A" w:rsidRPr="000153A0">
        <w:t>SCS</w:t>
      </w:r>
      <w:r w:rsidR="007E5EFE" w:rsidRPr="000153A0">
        <w:t xml:space="preserve"> and only two option</w:t>
      </w:r>
      <w:r w:rsidRPr="000153A0">
        <w:t>s</w:t>
      </w:r>
      <w:r w:rsidR="004E5B6B">
        <w:t xml:space="preserve"> are available</w:t>
      </w:r>
      <w:r w:rsidRPr="000153A0">
        <w:t>:</w:t>
      </w:r>
      <w:r w:rsidR="007E5EFE" w:rsidRPr="000153A0">
        <w:t xml:space="preserve"> normal and extended CP. There are a number of important design </w:t>
      </w:r>
      <w:r w:rsidRPr="000153A0">
        <w:t xml:space="preserve">aspects </w:t>
      </w:r>
      <w:r w:rsidR="007E5EFE" w:rsidRPr="000153A0">
        <w:t>that need to be taken into account to ensure a proper operation of the system in all possible scenarios:</w:t>
      </w:r>
    </w:p>
    <w:p w14:paraId="4034BD21" w14:textId="0B7FB24A" w:rsidR="007E5EFE" w:rsidRPr="000153A0" w:rsidRDefault="007E5EFE" w:rsidP="00533BEF">
      <w:pPr>
        <w:pStyle w:val="3GPPAgreements"/>
      </w:pPr>
      <w:r w:rsidRPr="000153A0">
        <w:t>In contrast to a base station controlled transmission like in UL</w:t>
      </w:r>
      <w:r w:rsidR="004E5B6B">
        <w:t>,</w:t>
      </w:r>
      <w:r w:rsidRPr="000153A0">
        <w:t xml:space="preserve"> there is no timing advance </w:t>
      </w:r>
      <w:r w:rsidR="004E5B6B" w:rsidRPr="000153A0">
        <w:t>signaling</w:t>
      </w:r>
      <w:r w:rsidRPr="000153A0">
        <w:t xml:space="preserve"> </w:t>
      </w:r>
      <w:r w:rsidR="00EF1B7A" w:rsidRPr="000153A0">
        <w:t xml:space="preserve">at sidelink </w:t>
      </w:r>
      <w:r w:rsidRPr="000153A0">
        <w:t xml:space="preserve">to align the timing at which the signals from different devices are received. Therefore, the signal from different devices could experience a significant time difference at the receiver. Assuming the maximum distance between two devices transmitting in the same TTI is </w:t>
      </w:r>
      <w:r w:rsidR="00E62531" w:rsidRPr="000153A0">
        <w:t xml:space="preserve">0.5 </w:t>
      </w:r>
      <w:r w:rsidRPr="000153A0">
        <w:t>km and full time synchronization of the devices, we have in the worst case a delay of</w:t>
      </w:r>
      <w:r w:rsidR="00BF0234" w:rsidRPr="000153A0">
        <w:t xml:space="preserve"> </w:t>
      </w:r>
      <w:r w:rsidRPr="000153A0">
        <w:t xml:space="preserve"> </w:t>
      </w:r>
      <m:oMath>
        <m:f>
          <m:fPr>
            <m:ctrlPr>
              <w:rPr>
                <w:rFonts w:ascii="Cambria Math" w:hAnsi="Cambria Math"/>
              </w:rPr>
            </m:ctrlPr>
          </m:fPr>
          <m:num>
            <m:r>
              <m:rPr>
                <m:sty m:val="p"/>
              </m:rPr>
              <w:rPr>
                <w:rFonts w:ascii="Cambria Math" w:hAnsi="Cambria Math"/>
              </w:rPr>
              <m:t>0.5</m:t>
            </m:r>
            <m:r>
              <w:rPr>
                <w:rFonts w:ascii="Cambria Math" w:hAnsi="Cambria Math"/>
              </w:rPr>
              <m:t>km</m:t>
            </m:r>
          </m:num>
          <m:den>
            <m:sSub>
              <m:sSubPr>
                <m:ctrlPr>
                  <w:rPr>
                    <w:rFonts w:ascii="Cambria Math" w:hAnsi="Cambria Math"/>
                  </w:rPr>
                </m:ctrlPr>
              </m:sSubPr>
              <m:e>
                <m:r>
                  <w:rPr>
                    <w:rFonts w:ascii="Cambria Math" w:hAnsi="Cambria Math"/>
                  </w:rPr>
                  <m:t>c</m:t>
                </m:r>
              </m:e>
              <m:sub>
                <m:r>
                  <w:rPr>
                    <w:rFonts w:ascii="Cambria Math" w:hAnsi="Cambria Math"/>
                  </w:rPr>
                  <m:t>o</m:t>
                </m:r>
              </m:sub>
            </m:sSub>
          </m:den>
        </m:f>
        <m:r>
          <m:rPr>
            <m:sty m:val="p"/>
          </m:rPr>
          <w:rPr>
            <w:rFonts w:ascii="Cambria Math" w:hAnsi="Cambria Math"/>
          </w:rPr>
          <m:t xml:space="preserve">=1.67 </m:t>
        </m:r>
        <m:r>
          <w:rPr>
            <w:rFonts w:ascii="Cambria Math" w:hAnsi="Cambria Math"/>
          </w:rPr>
          <m:t>μs</m:t>
        </m:r>
      </m:oMath>
      <w:r w:rsidR="00EF1694" w:rsidRPr="000153A0">
        <w:t xml:space="preserve"> between the </w:t>
      </w:r>
      <w:r w:rsidR="005A398D" w:rsidRPr="000153A0">
        <w:t>signals</w:t>
      </w:r>
      <w:r w:rsidR="00EF1694" w:rsidRPr="000153A0">
        <w:t xml:space="preserve"> from two users arriving at the receiver. </w:t>
      </w:r>
      <w:r w:rsidR="00DA63EB" w:rsidRPr="000153A0">
        <w:t xml:space="preserve">If we assume a simplified scenario with free space propagation, one device transmitting at a distance of 50m and another from a distance of </w:t>
      </w:r>
      <w:r w:rsidR="00E677A6" w:rsidRPr="000153A0">
        <w:t xml:space="preserve">0.5 </w:t>
      </w:r>
      <w:r w:rsidR="00DA63EB" w:rsidRPr="000153A0">
        <w:t>km, than the receive</w:t>
      </w:r>
      <w:r w:rsidR="004E5B6B">
        <w:t>d</w:t>
      </w:r>
      <w:r w:rsidR="00DA63EB" w:rsidRPr="000153A0">
        <w:t xml:space="preserve"> power difference between these two devices is about 2</w:t>
      </w:r>
      <w:r w:rsidR="00E7689D" w:rsidRPr="000153A0">
        <w:t>0</w:t>
      </w:r>
      <w:r w:rsidR="00DA63EB" w:rsidRPr="000153A0">
        <w:t xml:space="preserve"> dB. If</w:t>
      </w:r>
      <w:r w:rsidR="004E5B6B">
        <w:t>,</w:t>
      </w:r>
      <w:r w:rsidR="00DA63EB" w:rsidRPr="000153A0">
        <w:t xml:space="preserve"> for example</w:t>
      </w:r>
      <w:r w:rsidR="004E5B6B">
        <w:t>,</w:t>
      </w:r>
      <w:r w:rsidR="00DA63EB" w:rsidRPr="000153A0">
        <w:t xml:space="preserve"> the transmission of these devices are </w:t>
      </w:r>
      <w:r w:rsidR="004E5B6B" w:rsidRPr="000153A0">
        <w:t xml:space="preserve">multiplexed </w:t>
      </w:r>
      <w:r w:rsidR="004E5B6B">
        <w:t xml:space="preserve">in the </w:t>
      </w:r>
      <w:r w:rsidR="00DA63EB" w:rsidRPr="000153A0">
        <w:t xml:space="preserve">frequency domain into different parts of the band, a receiver should be capable of covering the signal dynamics of both devices. </w:t>
      </w:r>
    </w:p>
    <w:p w14:paraId="42487DD2" w14:textId="7B768844" w:rsidR="00BF0234" w:rsidRPr="000153A0" w:rsidRDefault="00BF0234" w:rsidP="00533BEF">
      <w:pPr>
        <w:pStyle w:val="3GPPAgreements"/>
      </w:pPr>
      <w:r w:rsidRPr="000153A0">
        <w:t xml:space="preserve">If we assume that synchronization </w:t>
      </w:r>
      <w:r w:rsidR="00EF1B7A" w:rsidRPr="000153A0">
        <w:t xml:space="preserve">is </w:t>
      </w:r>
      <w:r w:rsidRPr="000153A0">
        <w:t xml:space="preserve">still based on </w:t>
      </w:r>
      <w:r w:rsidR="00EF1B7A" w:rsidRPr="000153A0">
        <w:t xml:space="preserve">various sources including </w:t>
      </w:r>
      <w:r w:rsidRPr="000153A0">
        <w:t>GNS</w:t>
      </w:r>
      <w:r w:rsidR="00EF1B7A" w:rsidRPr="000153A0">
        <w:t>S</w:t>
      </w:r>
      <w:r w:rsidRPr="000153A0">
        <w:t>,</w:t>
      </w:r>
      <w:r w:rsidR="00EF1B7A" w:rsidRPr="000153A0">
        <w:t xml:space="preserve"> gNB and SLSS</w:t>
      </w:r>
      <w:r w:rsidRPr="000153A0">
        <w:t xml:space="preserve"> we can</w:t>
      </w:r>
      <w:r w:rsidR="00EA39CC">
        <w:t xml:space="preserve"> also</w:t>
      </w:r>
      <w:r w:rsidRPr="000153A0">
        <w:t xml:space="preserve"> assume that the synchronization of different devices is not perfect</w:t>
      </w:r>
      <w:r w:rsidR="00EA39CC">
        <w:t>.</w:t>
      </w:r>
      <w:r w:rsidRPr="000153A0">
        <w:t xml:space="preserve"> </w:t>
      </w:r>
      <w:r w:rsidR="00EA39CC">
        <w:t>T</w:t>
      </w:r>
      <w:r w:rsidRPr="000153A0">
        <w:t>his is an additional aspect that needs to be taken into account for CP</w:t>
      </w:r>
      <w:r w:rsidR="00EA39CC">
        <w:t xml:space="preserve"> length</w:t>
      </w:r>
      <w:r w:rsidRPr="000153A0">
        <w:t xml:space="preserve"> considerations</w:t>
      </w:r>
      <w:r w:rsidR="00EA39CC">
        <w:t>,</w:t>
      </w:r>
      <w:r w:rsidR="00EF1B7A" w:rsidRPr="000153A0">
        <w:t xml:space="preserve"> given that different sources will give different synchronization quality in terms of time and frequency. For instance</w:t>
      </w:r>
      <w:r w:rsidR="00EA39CC">
        <w:t>,</w:t>
      </w:r>
      <w:r w:rsidR="00EF1B7A" w:rsidRPr="000153A0">
        <w:t xml:space="preserve"> synchronization with gNB imposes </w:t>
      </w:r>
      <w:r w:rsidR="00EA39CC">
        <w:t xml:space="preserve">an </w:t>
      </w:r>
      <w:r w:rsidR="00EF1B7A" w:rsidRPr="000153A0">
        <w:t>additional error</w:t>
      </w:r>
      <w:r w:rsidR="00EA39CC">
        <w:t>,</w:t>
      </w:r>
      <w:r w:rsidR="00EF1B7A" w:rsidRPr="000153A0">
        <w:t xml:space="preserve"> which is </w:t>
      </w:r>
      <w:r w:rsidR="003D533D" w:rsidRPr="000153A0">
        <w:t xml:space="preserve">determined by </w:t>
      </w:r>
      <w:r w:rsidR="00EA39CC">
        <w:t xml:space="preserve">the </w:t>
      </w:r>
      <w:r w:rsidR="003D533D" w:rsidRPr="000153A0">
        <w:t xml:space="preserve">propagation delay and Doppler effects on </w:t>
      </w:r>
      <w:r w:rsidR="00EA39CC">
        <w:t xml:space="preserve">the </w:t>
      </w:r>
      <w:r w:rsidR="003D533D" w:rsidRPr="000153A0">
        <w:t>gNB-UE links.</w:t>
      </w:r>
    </w:p>
    <w:p w14:paraId="55C981AF" w14:textId="39283D83" w:rsidR="003D533D" w:rsidRDefault="003D533D" w:rsidP="002B3698">
      <w:pPr>
        <w:pStyle w:val="3GPPText"/>
      </w:pPr>
      <w:r w:rsidRPr="000153A0">
        <w:t xml:space="preserve">Based on </w:t>
      </w:r>
      <w:r w:rsidR="00EA39CC">
        <w:t xml:space="preserve">this </w:t>
      </w:r>
      <w:r w:rsidRPr="000153A0">
        <w:t>discussion, we consider 30</w:t>
      </w:r>
      <w:r w:rsidR="001D23A7" w:rsidRPr="000153A0">
        <w:t xml:space="preserve"> </w:t>
      </w:r>
      <w:r w:rsidRPr="000153A0">
        <w:t xml:space="preserve">kHz </w:t>
      </w:r>
      <w:r w:rsidR="00EA39CC">
        <w:t xml:space="preserve">with </w:t>
      </w:r>
      <w:r w:rsidRPr="000153A0">
        <w:t>NCP and 60</w:t>
      </w:r>
      <w:r w:rsidR="001D23A7" w:rsidRPr="000153A0">
        <w:t xml:space="preserve"> </w:t>
      </w:r>
      <w:r w:rsidRPr="000153A0">
        <w:t xml:space="preserve">kHz </w:t>
      </w:r>
      <w:r w:rsidR="00EA39CC">
        <w:t xml:space="preserve">with </w:t>
      </w:r>
      <w:r w:rsidRPr="000153A0">
        <w:t>ECP as viable candidate option</w:t>
      </w:r>
      <w:r w:rsidR="00EA39CC">
        <w:t>s</w:t>
      </w:r>
      <w:r w:rsidRPr="000153A0">
        <w:t xml:space="preserve"> for NR-V2X sidelink communication</w:t>
      </w:r>
      <w:r w:rsidR="00EA39CC">
        <w:t>s</w:t>
      </w:r>
      <w:r w:rsidRPr="000153A0">
        <w:t>.</w:t>
      </w:r>
      <w:r w:rsidR="00E62531" w:rsidRPr="000153A0">
        <w:t xml:space="preserve"> However, given tha</w:t>
      </w:r>
      <w:r w:rsidR="00EA39CC">
        <w:t>t</w:t>
      </w:r>
      <w:r w:rsidR="00E62531" w:rsidRPr="000153A0">
        <w:t xml:space="preserve"> 60</w:t>
      </w:r>
      <w:r w:rsidR="001D3C15" w:rsidRPr="000153A0">
        <w:t xml:space="preserve"> </w:t>
      </w:r>
      <w:r w:rsidR="00E62531" w:rsidRPr="000153A0">
        <w:t>kHz</w:t>
      </w:r>
      <w:r w:rsidR="00EA39CC">
        <w:t xml:space="preserve"> with</w:t>
      </w:r>
      <w:r w:rsidR="00E62531" w:rsidRPr="000153A0">
        <w:t xml:space="preserve"> ECP has </w:t>
      </w:r>
      <w:r w:rsidR="00EA39CC">
        <w:t xml:space="preserve">a </w:t>
      </w:r>
      <w:r w:rsidR="00E62531" w:rsidRPr="000153A0">
        <w:t>much higher CP overhead</w:t>
      </w:r>
      <w:r w:rsidR="00EA39CC">
        <w:t>,</w:t>
      </w:r>
      <w:r w:rsidR="00E62531" w:rsidRPr="000153A0">
        <w:t xml:space="preserve"> it is less attractive from </w:t>
      </w:r>
      <w:r w:rsidR="00EA39CC">
        <w:t xml:space="preserve">a </w:t>
      </w:r>
      <w:r w:rsidR="00E62531" w:rsidRPr="000153A0">
        <w:t xml:space="preserve">single link spectral efficiency </w:t>
      </w:r>
      <w:r w:rsidR="00EA39CC">
        <w:t xml:space="preserve">perspective </w:t>
      </w:r>
      <w:r w:rsidR="00E62531" w:rsidRPr="000153A0">
        <w:t xml:space="preserve">and thus has </w:t>
      </w:r>
      <w:r w:rsidR="00EA39CC">
        <w:t xml:space="preserve">an </w:t>
      </w:r>
      <w:r w:rsidR="00E62531" w:rsidRPr="000153A0">
        <w:t>initial disadvantage.</w:t>
      </w:r>
    </w:p>
    <w:p w14:paraId="5AA828B1" w14:textId="77777777" w:rsidR="006C681F" w:rsidRDefault="006C681F">
      <w:pPr>
        <w:pStyle w:val="3GPPText"/>
      </w:pPr>
    </w:p>
    <w:p w14:paraId="0F90ED59" w14:textId="77777777" w:rsidR="006C681F" w:rsidRPr="000153A0" w:rsidRDefault="006C681F" w:rsidP="009A734D">
      <w:pPr>
        <w:pStyle w:val="3GPPText"/>
        <w:numPr>
          <w:ilvl w:val="0"/>
          <w:numId w:val="67"/>
        </w:numPr>
      </w:pPr>
    </w:p>
    <w:p w14:paraId="02C13957" w14:textId="57CC90CC" w:rsidR="00CB1C82" w:rsidRPr="009B3676" w:rsidRDefault="00CB1C82" w:rsidP="009B3676">
      <w:pPr>
        <w:pStyle w:val="3GPPAgreements"/>
      </w:pPr>
      <w:r w:rsidRPr="009B3676">
        <w:rPr>
          <w:b/>
          <w:szCs w:val="22"/>
        </w:rPr>
        <w:t xml:space="preserve">Based on the assumption of ~0.5 km maximum communication distance, a maximum delay spread of </w:t>
      </w:r>
      <w:r w:rsidR="00DD0EEC">
        <w:rPr>
          <w:b/>
          <w:szCs w:val="22"/>
        </w:rPr>
        <w:t>1</w:t>
      </w:r>
      <w:r w:rsidRPr="009B3676">
        <w:rPr>
          <w:b/>
          <w:szCs w:val="22"/>
        </w:rPr>
        <w:t xml:space="preserve"> </w:t>
      </w:r>
      <m:oMath>
        <m:r>
          <m:rPr>
            <m:sty m:val="b"/>
          </m:rPr>
          <w:rPr>
            <w:rFonts w:ascii="Cambria Math" w:hAnsi="Cambria Math"/>
          </w:rPr>
          <m:t>μs</m:t>
        </m:r>
      </m:oMath>
      <w:r w:rsidRPr="009B3676">
        <w:rPr>
          <w:b/>
        </w:rPr>
        <w:t xml:space="preserve"> and </w:t>
      </w:r>
      <w:r w:rsidRPr="009B3676">
        <w:rPr>
          <w:b/>
          <w:szCs w:val="22"/>
        </w:rPr>
        <w:t>a timing offset error analysis, a CP size not leading to degradation of the system performance should be selected</w:t>
      </w:r>
    </w:p>
    <w:p w14:paraId="0D9808EB" w14:textId="3EE32749" w:rsidR="00533BEF" w:rsidRPr="000153A0" w:rsidRDefault="00533BEF" w:rsidP="009B3676">
      <w:pPr>
        <w:pStyle w:val="3GPPText"/>
      </w:pPr>
    </w:p>
    <w:p w14:paraId="035EBC27" w14:textId="77777777" w:rsidR="0089148E" w:rsidRPr="009A734D" w:rsidRDefault="0089148E" w:rsidP="009A734D">
      <w:pPr>
        <w:pStyle w:val="3GPPH2"/>
      </w:pPr>
      <w:r w:rsidRPr="009A734D">
        <w:lastRenderedPageBreak/>
        <w:t>Implementation Specific Considerations</w:t>
      </w:r>
    </w:p>
    <w:p w14:paraId="3E4B2966" w14:textId="2931BAB1" w:rsidR="009328F0" w:rsidRPr="009B3676" w:rsidRDefault="000153A0" w:rsidP="009A734D">
      <w:pPr>
        <w:pStyle w:val="3GPPH3"/>
        <w:rPr>
          <w:lang w:val="en-US"/>
        </w:rPr>
      </w:pPr>
      <w:r>
        <w:rPr>
          <w:lang w:val="en-US"/>
        </w:rPr>
        <w:t xml:space="preserve"> </w:t>
      </w:r>
      <w:r w:rsidR="0089148E" w:rsidRPr="009B3676">
        <w:rPr>
          <w:lang w:val="en-US"/>
        </w:rPr>
        <w:t>AGC</w:t>
      </w:r>
    </w:p>
    <w:p w14:paraId="35BBB822" w14:textId="5DA5CE92" w:rsidR="002D3370" w:rsidRPr="000153A0" w:rsidRDefault="009F62BC" w:rsidP="002D3370">
      <w:pPr>
        <w:pStyle w:val="3GPPText"/>
      </w:pPr>
      <w:r w:rsidRPr="000153A0">
        <w:t>It is important</w:t>
      </w:r>
      <w:r w:rsidR="00EA39CC">
        <w:t xml:space="preserve"> to</w:t>
      </w:r>
      <w:r w:rsidRPr="000153A0">
        <w:t xml:space="preserve"> know </w:t>
      </w:r>
      <w:r w:rsidR="00EA39CC">
        <w:t xml:space="preserve">for </w:t>
      </w:r>
      <w:r w:rsidRPr="000153A0">
        <w:t xml:space="preserve">how long the AGC needs to adapt to the receive power of the current transmission. </w:t>
      </w:r>
      <w:r w:rsidR="00EA39CC">
        <w:t xml:space="preserve">In LTE-V2X, the assumption was that the system should be able to operate at a minimum performance, even if the first symbol is not received due to the AGC settling time. </w:t>
      </w:r>
      <w:r w:rsidR="0052497B" w:rsidRPr="000153A0">
        <w:t>To mitigate this problem</w:t>
      </w:r>
      <w:r w:rsidR="00EA39CC">
        <w:t xml:space="preserve"> in NR-V2X</w:t>
      </w:r>
      <w:r w:rsidR="0052497B" w:rsidRPr="000153A0">
        <w:t xml:space="preserve"> it is also possible to introduce a synchronization</w:t>
      </w:r>
      <w:r w:rsidR="002D3370" w:rsidRPr="000153A0">
        <w:t xml:space="preserve"> or AGC training </w:t>
      </w:r>
      <w:r w:rsidR="0052497B" w:rsidRPr="000153A0">
        <w:t>signal that is only transmitted with the purpose of synchronization and adapting the AGC.</w:t>
      </w:r>
    </w:p>
    <w:p w14:paraId="49212F08" w14:textId="29DF4513" w:rsidR="009328F0" w:rsidRPr="000153A0" w:rsidRDefault="009328F0" w:rsidP="002D3370">
      <w:pPr>
        <w:pStyle w:val="3GPPText"/>
      </w:pPr>
    </w:p>
    <w:p w14:paraId="5AFD13AF" w14:textId="47D12B84" w:rsidR="0089148E" w:rsidRPr="009B3676" w:rsidRDefault="000153A0" w:rsidP="009A734D">
      <w:pPr>
        <w:pStyle w:val="3GPPH3"/>
        <w:rPr>
          <w:lang w:val="en-US"/>
        </w:rPr>
      </w:pPr>
      <w:r>
        <w:rPr>
          <w:lang w:val="en-US"/>
        </w:rPr>
        <w:t xml:space="preserve"> </w:t>
      </w:r>
      <w:r w:rsidR="0089148E" w:rsidRPr="009B3676">
        <w:rPr>
          <w:lang w:val="en-US"/>
        </w:rPr>
        <w:t>T</w:t>
      </w:r>
      <w:r w:rsidR="002004A2">
        <w:rPr>
          <w:lang w:val="en-US"/>
        </w:rPr>
        <w:t>x</w:t>
      </w:r>
      <w:r w:rsidR="0089148E" w:rsidRPr="009B3676">
        <w:rPr>
          <w:lang w:val="en-US"/>
        </w:rPr>
        <w:t>-R</w:t>
      </w:r>
      <w:r w:rsidR="002004A2">
        <w:rPr>
          <w:lang w:val="en-US"/>
        </w:rPr>
        <w:t>x</w:t>
      </w:r>
      <w:r w:rsidR="0089148E" w:rsidRPr="009B3676">
        <w:rPr>
          <w:lang w:val="en-US"/>
        </w:rPr>
        <w:t xml:space="preserve"> / R</w:t>
      </w:r>
      <w:r w:rsidR="002004A2">
        <w:rPr>
          <w:lang w:val="en-US"/>
        </w:rPr>
        <w:t>x</w:t>
      </w:r>
      <w:r w:rsidR="0089148E" w:rsidRPr="009B3676">
        <w:rPr>
          <w:lang w:val="en-US"/>
        </w:rPr>
        <w:t>-T</w:t>
      </w:r>
      <w:r w:rsidR="002004A2">
        <w:rPr>
          <w:lang w:val="en-US"/>
        </w:rPr>
        <w:t>x</w:t>
      </w:r>
      <w:r w:rsidR="0089148E" w:rsidRPr="009B3676">
        <w:rPr>
          <w:lang w:val="en-US"/>
        </w:rPr>
        <w:t xml:space="preserve"> Switching Gap</w:t>
      </w:r>
    </w:p>
    <w:p w14:paraId="044F05FA" w14:textId="33445927" w:rsidR="001F3F8A" w:rsidRPr="00CC47B3" w:rsidRDefault="001F3F8A" w:rsidP="009B3676">
      <w:pPr>
        <w:pStyle w:val="3GPPText"/>
      </w:pPr>
      <w:r w:rsidRPr="00CC47B3">
        <w:t>There are some aspects that need to be considered for the T</w:t>
      </w:r>
      <w:r w:rsidR="002004A2">
        <w:t>x</w:t>
      </w:r>
      <w:r w:rsidRPr="00CC47B3">
        <w:t>-R</w:t>
      </w:r>
      <w:r w:rsidR="002004A2">
        <w:t>x</w:t>
      </w:r>
      <w:r w:rsidRPr="00CC47B3">
        <w:t xml:space="preserve"> switching:</w:t>
      </w:r>
    </w:p>
    <w:p w14:paraId="557479A6" w14:textId="516F6E41" w:rsidR="001F3F8A" w:rsidRPr="000153A0" w:rsidRDefault="001F3F8A" w:rsidP="002D3370">
      <w:pPr>
        <w:pStyle w:val="3GPPAgreements"/>
      </w:pPr>
      <w:r w:rsidRPr="000153A0">
        <w:t>Time to switch the RF-Front-end between T</w:t>
      </w:r>
      <w:r w:rsidR="002004A2">
        <w:t>x</w:t>
      </w:r>
      <w:r w:rsidRPr="000153A0">
        <w:t xml:space="preserve"> and R</w:t>
      </w:r>
      <w:r w:rsidR="002004A2">
        <w:t>x</w:t>
      </w:r>
    </w:p>
    <w:p w14:paraId="2E3A1AFA" w14:textId="24E53B13" w:rsidR="001F3F8A" w:rsidRPr="000153A0" w:rsidRDefault="001F3F8A" w:rsidP="002D3370">
      <w:pPr>
        <w:pStyle w:val="3GPPAgreements"/>
      </w:pPr>
      <w:r w:rsidRPr="000153A0">
        <w:t>Propagation delay</w:t>
      </w:r>
    </w:p>
    <w:p w14:paraId="70836CAD" w14:textId="1328499F" w:rsidR="001F3F8A" w:rsidRPr="000153A0" w:rsidRDefault="001F3F8A" w:rsidP="002D3370">
      <w:pPr>
        <w:pStyle w:val="3GPPAgreements"/>
      </w:pPr>
      <w:r w:rsidRPr="000153A0">
        <w:t>Device synchronization errors</w:t>
      </w:r>
    </w:p>
    <w:p w14:paraId="144029F2" w14:textId="7609112A" w:rsidR="001F3F8A" w:rsidRDefault="001F3F8A" w:rsidP="009B3676">
      <w:pPr>
        <w:pStyle w:val="3GPPText"/>
      </w:pPr>
      <w:r w:rsidRPr="00CC47B3">
        <w:t>In the physical layer structure</w:t>
      </w:r>
      <w:r w:rsidR="00EA39CC">
        <w:t xml:space="preserve"> design,</w:t>
      </w:r>
      <w:r w:rsidRPr="00CC47B3">
        <w:t xml:space="preserve"> a proper operation needs to be ensured. According to the guidance of RAN4 in [</w:t>
      </w:r>
      <w:r w:rsidR="00F77E41">
        <w:t>7</w:t>
      </w:r>
      <w:r w:rsidRPr="00CC47B3">
        <w:t>] for FR1 the T</w:t>
      </w:r>
      <w:r w:rsidR="002004A2">
        <w:t>x-</w:t>
      </w:r>
      <w:r w:rsidRPr="00CC47B3">
        <w:t>R</w:t>
      </w:r>
      <w:r w:rsidR="002004A2">
        <w:t>x/Rx-Tx</w:t>
      </w:r>
      <w:r w:rsidRPr="00CC47B3">
        <w:t xml:space="preserve"> switching gap should be 13 </w:t>
      </w:r>
      <m:oMath>
        <m:r>
          <w:rPr>
            <w:rFonts w:ascii="Cambria Math" w:hAnsi="Cambria Math"/>
          </w:rPr>
          <m:t>μs</m:t>
        </m:r>
      </m:oMath>
      <w:r w:rsidRPr="00CC47B3">
        <w:t>.</w:t>
      </w:r>
      <w:r w:rsidR="002D3370" w:rsidRPr="00CC47B3">
        <w:t xml:space="preserve"> This means that</w:t>
      </w:r>
      <w:r w:rsidR="00EA39CC">
        <w:t xml:space="preserve"> the</w:t>
      </w:r>
      <w:r w:rsidR="002D3370" w:rsidRPr="00CC47B3">
        <w:t xml:space="preserve"> last symbol within a slot sh</w:t>
      </w:r>
      <w:r w:rsidR="002D3370" w:rsidRPr="009B3676">
        <w:t>ould not be transmitted, if slot-level transmission is decided for sidelink eV2X use cases.</w:t>
      </w:r>
    </w:p>
    <w:p w14:paraId="6BEC8BD9" w14:textId="77777777" w:rsidR="00C92CF5" w:rsidRPr="009B3676" w:rsidRDefault="00C92CF5" w:rsidP="009B3676">
      <w:pPr>
        <w:pStyle w:val="3GPPText"/>
      </w:pPr>
    </w:p>
    <w:p w14:paraId="4D662604" w14:textId="77777777" w:rsidR="0089148E" w:rsidRPr="009B3676" w:rsidRDefault="0089148E" w:rsidP="009A734D">
      <w:pPr>
        <w:pStyle w:val="3GPPH1"/>
        <w:rPr>
          <w:lang w:val="en-US"/>
        </w:rPr>
      </w:pPr>
      <w:r w:rsidRPr="009B3676">
        <w:rPr>
          <w:lang w:val="en-US"/>
        </w:rPr>
        <w:t>Structure of Sidelink Physical Channels</w:t>
      </w:r>
    </w:p>
    <w:p w14:paraId="62CD5346" w14:textId="77777777" w:rsidR="0089148E" w:rsidRPr="009A734D" w:rsidRDefault="0089148E" w:rsidP="009A734D">
      <w:pPr>
        <w:pStyle w:val="3GPPH2"/>
      </w:pPr>
      <w:r w:rsidRPr="009A734D">
        <w:t>Waveform</w:t>
      </w:r>
      <w:r w:rsidR="002E7DF3" w:rsidRPr="009A734D">
        <w:t xml:space="preserve"> Format</w:t>
      </w:r>
    </w:p>
    <w:p w14:paraId="7641D160" w14:textId="0F95C925" w:rsidR="001E502D" w:rsidRPr="000153A0" w:rsidRDefault="00A7787E" w:rsidP="009D39C5">
      <w:pPr>
        <w:pStyle w:val="3GPPText"/>
      </w:pPr>
      <w:r w:rsidRPr="000153A0">
        <w:t>For NR</w:t>
      </w:r>
      <w:r w:rsidR="006369FF" w:rsidRPr="000153A0">
        <w:t xml:space="preserve"> uplink, both </w:t>
      </w:r>
      <w:r w:rsidRPr="000153A0">
        <w:t>OFDM and SC-FDMA</w:t>
      </w:r>
      <w:r w:rsidR="00FA7474">
        <w:t xml:space="preserve"> (DFT-s-OFDM)</w:t>
      </w:r>
      <w:r w:rsidRPr="000153A0">
        <w:t xml:space="preserve"> were standardized. </w:t>
      </w:r>
      <w:r w:rsidR="001E502D" w:rsidRPr="000153A0">
        <w:t xml:space="preserve">Both have a number of advantages and disadvantages </w:t>
      </w:r>
      <w:r w:rsidR="002D3370" w:rsidRPr="000153A0">
        <w:t xml:space="preserve">that </w:t>
      </w:r>
      <w:r w:rsidR="001E502D" w:rsidRPr="000153A0">
        <w:t xml:space="preserve">we would like to </w:t>
      </w:r>
      <w:r w:rsidR="002D3370" w:rsidRPr="000153A0">
        <w:t xml:space="preserve">briefly </w:t>
      </w:r>
      <w:r w:rsidR="001E502D" w:rsidRPr="000153A0">
        <w:t>discuss here.</w:t>
      </w:r>
    </w:p>
    <w:p w14:paraId="086C9887" w14:textId="0E0BB40F" w:rsidR="001E502D" w:rsidRPr="000153A0" w:rsidRDefault="001E502D" w:rsidP="009D39C5">
      <w:pPr>
        <w:pStyle w:val="3GPPText"/>
      </w:pPr>
      <w:r w:rsidRPr="000153A0">
        <w:t xml:space="preserve">SC-FDMA </w:t>
      </w:r>
      <w:r w:rsidR="00D74DCA" w:rsidRPr="000153A0">
        <w:t>advantages over OFDM</w:t>
      </w:r>
      <w:r w:rsidRPr="000153A0">
        <w:t>:</w:t>
      </w:r>
    </w:p>
    <w:p w14:paraId="668CDEB4" w14:textId="5A4A6B7F" w:rsidR="001E502D" w:rsidRPr="000153A0" w:rsidRDefault="001E502D" w:rsidP="002B3698">
      <w:pPr>
        <w:pStyle w:val="3GPPAgreements"/>
      </w:pPr>
      <w:r w:rsidRPr="000153A0">
        <w:t>The major advantage of SC-FDMA over OFDM is the reduced Peak</w:t>
      </w:r>
      <w:r w:rsidR="00FA7474">
        <w:t>-</w:t>
      </w:r>
      <w:r w:rsidRPr="000153A0">
        <w:t>to</w:t>
      </w:r>
      <w:r w:rsidR="00FA7474">
        <w:t>-</w:t>
      </w:r>
      <w:r w:rsidRPr="000153A0">
        <w:t>Average Power Ratio (PAPR). For a waveform with lower PAPR</w:t>
      </w:r>
      <w:r w:rsidR="00FA7474">
        <w:t>,</w:t>
      </w:r>
      <w:r w:rsidRPr="000153A0">
        <w:t xml:space="preserve"> the Power Amplifier (PA) can be operated with less power back-off, which makes the PA</w:t>
      </w:r>
      <w:r w:rsidR="00FA7474">
        <w:t xml:space="preserve"> operation</w:t>
      </w:r>
      <w:r w:rsidRPr="000153A0">
        <w:t xml:space="preserve"> more energy efficient. </w:t>
      </w:r>
    </w:p>
    <w:p w14:paraId="0AD9EC6C" w14:textId="70A39D6F" w:rsidR="001E502D" w:rsidRPr="000153A0" w:rsidRDefault="004E30C3" w:rsidP="002B3698">
      <w:pPr>
        <w:pStyle w:val="3GPPAgreements"/>
      </w:pPr>
      <w:r w:rsidRPr="000153A0">
        <w:t>The DFT spreading over different subca</w:t>
      </w:r>
      <w:r w:rsidR="009F6F39" w:rsidRPr="000153A0">
        <w:t xml:space="preserve">rriers means that the system could benefit from frequency diversity without a </w:t>
      </w:r>
      <w:r w:rsidR="00FA7474">
        <w:t xml:space="preserve">channel </w:t>
      </w:r>
      <w:r w:rsidR="009F6F39" w:rsidRPr="000153A0">
        <w:t xml:space="preserve">code </w:t>
      </w:r>
      <w:r w:rsidR="00FA7474">
        <w:t>to</w:t>
      </w:r>
      <w:r w:rsidR="009F6F39" w:rsidRPr="000153A0">
        <w:t xml:space="preserve"> cover </w:t>
      </w:r>
      <w:r w:rsidR="00FA7474">
        <w:t xml:space="preserve">the </w:t>
      </w:r>
      <w:r w:rsidR="00E7497E" w:rsidRPr="000153A0">
        <w:t>large d</w:t>
      </w:r>
      <w:r w:rsidR="00C604AE" w:rsidRPr="000153A0">
        <w:t xml:space="preserve">ifference in channel quality at different </w:t>
      </w:r>
      <w:r w:rsidR="00FA7474">
        <w:t>subcarrier</w:t>
      </w:r>
      <w:r w:rsidR="00C604AE" w:rsidRPr="000153A0">
        <w:t>s.</w:t>
      </w:r>
    </w:p>
    <w:p w14:paraId="22F4E0EF" w14:textId="10C7FE9E" w:rsidR="001E502D" w:rsidRPr="000153A0" w:rsidRDefault="00D74DCA" w:rsidP="002B3698">
      <w:pPr>
        <w:pStyle w:val="3GPPText"/>
      </w:pPr>
      <w:r w:rsidRPr="000153A0">
        <w:t>OFDM advantages over SC-FDMA</w:t>
      </w:r>
      <w:r w:rsidR="001E502D" w:rsidRPr="000153A0">
        <w:t>:</w:t>
      </w:r>
    </w:p>
    <w:p w14:paraId="1B1D07EA" w14:textId="3A27C22A" w:rsidR="001E502D" w:rsidRPr="000153A0" w:rsidRDefault="00D74DCA" w:rsidP="002B3698">
      <w:pPr>
        <w:pStyle w:val="3GPPAgreements"/>
      </w:pPr>
      <w:r w:rsidRPr="000153A0">
        <w:t xml:space="preserve">Advanced receivers </w:t>
      </w:r>
      <w:r w:rsidR="00AE42E6" w:rsidRPr="000153A0">
        <w:t>can be used</w:t>
      </w:r>
      <w:r w:rsidR="00CD5545" w:rsidRPr="000153A0">
        <w:t xml:space="preserve"> with OFDM (e.g. sphere decoder)</w:t>
      </w:r>
      <w:r w:rsidR="00FA7474">
        <w:t>.</w:t>
      </w:r>
      <w:r w:rsidR="00AE42E6" w:rsidRPr="000153A0">
        <w:t xml:space="preserve"> </w:t>
      </w:r>
      <w:r w:rsidR="00FA7474">
        <w:t>T</w:t>
      </w:r>
      <w:r w:rsidR="00AE42E6" w:rsidRPr="000153A0">
        <w:t xml:space="preserve">his is especially interesting if we consider multiple transmissions in the same REs and </w:t>
      </w:r>
      <w:r w:rsidR="00CD5545" w:rsidRPr="000153A0">
        <w:t xml:space="preserve">thus </w:t>
      </w:r>
      <w:r w:rsidR="00AE42E6" w:rsidRPr="000153A0">
        <w:t>interference cancelation capability</w:t>
      </w:r>
      <w:r w:rsidR="002D3370" w:rsidRPr="000153A0">
        <w:t xml:space="preserve"> is required to improve performance</w:t>
      </w:r>
      <w:r w:rsidR="00AE42E6" w:rsidRPr="000153A0">
        <w:t>.</w:t>
      </w:r>
    </w:p>
    <w:p w14:paraId="2BF8C83B" w14:textId="08C661FF" w:rsidR="00AE42E6" w:rsidRPr="000153A0" w:rsidRDefault="00CD5545" w:rsidP="002B3698">
      <w:pPr>
        <w:pStyle w:val="3GPPAgreements"/>
      </w:pPr>
      <w:r w:rsidRPr="000153A0">
        <w:t xml:space="preserve">The performance with higher order modulation (16-QAM or 64-QAM) </w:t>
      </w:r>
      <w:r w:rsidR="00FA7474">
        <w:t>using</w:t>
      </w:r>
      <w:r w:rsidRPr="000153A0">
        <w:t xml:space="preserve"> OFDM i</w:t>
      </w:r>
      <w:r w:rsidR="00F77E41">
        <w:t xml:space="preserve">s </w:t>
      </w:r>
      <w:r w:rsidR="00FA7474">
        <w:t xml:space="preserve">typically </w:t>
      </w:r>
      <w:r w:rsidR="00F77E41">
        <w:t>better</w:t>
      </w:r>
      <w:r w:rsidR="00FA7474">
        <w:t xml:space="preserve"> when</w:t>
      </w:r>
      <w:r w:rsidR="00F77E41">
        <w:t xml:space="preserve"> compared to SC-FDMA [5</w:t>
      </w:r>
      <w:r w:rsidRPr="000153A0">
        <w:t xml:space="preserve">]. </w:t>
      </w:r>
    </w:p>
    <w:p w14:paraId="588CD8CD" w14:textId="6A003A8F" w:rsidR="00560441" w:rsidRPr="000153A0" w:rsidRDefault="00560441" w:rsidP="002B3698">
      <w:pPr>
        <w:pStyle w:val="3GPPAgreements"/>
      </w:pPr>
      <w:r w:rsidRPr="000153A0">
        <w:t>In an OFDM system</w:t>
      </w:r>
      <w:r w:rsidR="002D3370" w:rsidRPr="000153A0">
        <w:t xml:space="preserve">, </w:t>
      </w:r>
      <w:r w:rsidRPr="000153A0">
        <w:t xml:space="preserve">there is a higher flexibility regarding the </w:t>
      </w:r>
      <w:r w:rsidR="002D3370" w:rsidRPr="000153A0">
        <w:t xml:space="preserve">MIMO </w:t>
      </w:r>
      <w:r w:rsidRPr="000153A0">
        <w:t>design and allocation of resources towards reference signals, as the PAPR is not limiting the design space. In addition</w:t>
      </w:r>
      <w:r w:rsidR="00FA7474">
        <w:t>,</w:t>
      </w:r>
      <w:r w:rsidRPr="000153A0">
        <w:t xml:space="preserve"> reference signals and data can be multiplexed in the same OFDM symbols. </w:t>
      </w:r>
    </w:p>
    <w:p w14:paraId="7AFC07EC" w14:textId="3E78769F" w:rsidR="002D3370" w:rsidRPr="000153A0" w:rsidRDefault="00560441" w:rsidP="002B3698">
      <w:pPr>
        <w:pStyle w:val="3GPPText"/>
      </w:pPr>
      <w:r w:rsidRPr="000153A0">
        <w:t>In the case</w:t>
      </w:r>
      <w:r w:rsidR="002D3370" w:rsidRPr="000153A0">
        <w:t xml:space="preserve"> t</w:t>
      </w:r>
      <w:r w:rsidRPr="000153A0">
        <w:t xml:space="preserve">ime </w:t>
      </w:r>
      <w:r w:rsidR="00FA7474">
        <w:t>division</w:t>
      </w:r>
      <w:r w:rsidRPr="000153A0">
        <w:t xml:space="preserve"> multiplexing between PSCC</w:t>
      </w:r>
      <w:r w:rsidR="001C0067" w:rsidRPr="000153A0">
        <w:t xml:space="preserve">H and PSSCH </w:t>
      </w:r>
      <w:r w:rsidR="00FA7474">
        <w:t xml:space="preserve">is employed, </w:t>
      </w:r>
      <w:r w:rsidR="001C0067" w:rsidRPr="000153A0">
        <w:t>it is possible</w:t>
      </w:r>
      <w:r w:rsidR="002D3370" w:rsidRPr="000153A0">
        <w:t xml:space="preserve"> to use different waveforms for PSCCH and PSSCH</w:t>
      </w:r>
      <w:r w:rsidR="001C0067" w:rsidRPr="000153A0">
        <w:t>. However</w:t>
      </w:r>
      <w:r w:rsidR="00FA7474">
        <w:t>,</w:t>
      </w:r>
      <w:r w:rsidR="001C0067" w:rsidRPr="000153A0">
        <w:t xml:space="preserve"> it </w:t>
      </w:r>
      <w:r w:rsidR="00FA7474">
        <w:t>should</w:t>
      </w:r>
      <w:r w:rsidR="001C0067" w:rsidRPr="000153A0">
        <w:t xml:space="preserve"> be considered that</w:t>
      </w:r>
      <w:r w:rsidR="00FA7474">
        <w:t xml:space="preserve"> the</w:t>
      </w:r>
      <w:r w:rsidR="001C0067" w:rsidRPr="000153A0">
        <w:t xml:space="preserve"> support</w:t>
      </w:r>
      <w:r w:rsidR="00FA7474">
        <w:t xml:space="preserve"> of </w:t>
      </w:r>
      <w:r w:rsidR="001C0067" w:rsidRPr="000153A0">
        <w:t xml:space="preserve">multiple waveforms leads to </w:t>
      </w:r>
      <w:r w:rsidR="00872557" w:rsidRPr="000153A0">
        <w:t>additional implementation complexity</w:t>
      </w:r>
      <w:r w:rsidR="002D3370" w:rsidRPr="000153A0">
        <w:t xml:space="preserve"> at both transmitter and receiver side</w:t>
      </w:r>
      <w:r w:rsidR="00872557" w:rsidRPr="000153A0">
        <w:t>.</w:t>
      </w:r>
    </w:p>
    <w:p w14:paraId="271C9BC7" w14:textId="77777777" w:rsidR="006C681F" w:rsidRDefault="006C681F" w:rsidP="009B3676">
      <w:pPr>
        <w:pStyle w:val="3GPPText"/>
      </w:pPr>
    </w:p>
    <w:p w14:paraId="70C541BF" w14:textId="77777777" w:rsidR="009B3676" w:rsidRDefault="009B3676" w:rsidP="009B3676">
      <w:pPr>
        <w:pStyle w:val="3GPPText"/>
      </w:pPr>
    </w:p>
    <w:p w14:paraId="578E41BA" w14:textId="57A7E7E1" w:rsidR="00CB1C82" w:rsidRPr="000153A0" w:rsidRDefault="00CB1C82" w:rsidP="009A734D">
      <w:pPr>
        <w:pStyle w:val="3GPPText"/>
        <w:numPr>
          <w:ilvl w:val="0"/>
          <w:numId w:val="67"/>
        </w:numPr>
      </w:pPr>
    </w:p>
    <w:p w14:paraId="515BF027" w14:textId="1EE1797F" w:rsidR="002D3370" w:rsidRPr="000153A0" w:rsidRDefault="00464596" w:rsidP="002D3370">
      <w:pPr>
        <w:pStyle w:val="3GPPText"/>
        <w:numPr>
          <w:ilvl w:val="1"/>
          <w:numId w:val="10"/>
        </w:numPr>
        <w:rPr>
          <w:b/>
          <w:szCs w:val="22"/>
        </w:rPr>
      </w:pPr>
      <w:r w:rsidRPr="000153A0">
        <w:rPr>
          <w:b/>
          <w:szCs w:val="22"/>
        </w:rPr>
        <w:t>At least for FR1, c</w:t>
      </w:r>
      <w:r w:rsidR="00574A53" w:rsidRPr="009B3676">
        <w:rPr>
          <w:b/>
          <w:szCs w:val="22"/>
        </w:rPr>
        <w:t>onsider OFDM as the baseline waveform for both PSCCH and PSSCH</w:t>
      </w:r>
    </w:p>
    <w:p w14:paraId="0C5BF7A3" w14:textId="2C9E5119" w:rsidR="00574A53" w:rsidRPr="009B3676" w:rsidRDefault="00574A53" w:rsidP="009B3676">
      <w:pPr>
        <w:pStyle w:val="3GPPText"/>
        <w:numPr>
          <w:ilvl w:val="2"/>
          <w:numId w:val="10"/>
        </w:numPr>
        <w:rPr>
          <w:b/>
          <w:szCs w:val="22"/>
        </w:rPr>
      </w:pPr>
      <w:r w:rsidRPr="009B3676">
        <w:rPr>
          <w:b/>
          <w:szCs w:val="22"/>
        </w:rPr>
        <w:t xml:space="preserve">SC-FDMA </w:t>
      </w:r>
      <w:r w:rsidR="00464596" w:rsidRPr="000153A0">
        <w:rPr>
          <w:b/>
          <w:szCs w:val="22"/>
        </w:rPr>
        <w:t xml:space="preserve">is considered </w:t>
      </w:r>
      <w:r w:rsidRPr="009B3676">
        <w:rPr>
          <w:b/>
          <w:szCs w:val="22"/>
        </w:rPr>
        <w:t>only if significant benefits over OFDM are observed</w:t>
      </w:r>
    </w:p>
    <w:p w14:paraId="579F1689" w14:textId="77777777" w:rsidR="002D3370" w:rsidRPr="000153A0" w:rsidRDefault="002D3370" w:rsidP="009B3676">
      <w:pPr>
        <w:pStyle w:val="3GPPText"/>
      </w:pPr>
    </w:p>
    <w:p w14:paraId="02297586" w14:textId="77777777" w:rsidR="0089148E" w:rsidRPr="009A734D" w:rsidRDefault="0089148E" w:rsidP="009A734D">
      <w:pPr>
        <w:pStyle w:val="3GPPH2"/>
      </w:pPr>
      <w:r w:rsidRPr="009A734D">
        <w:t>Sidelink Control Channel (PSCCH)</w:t>
      </w:r>
    </w:p>
    <w:p w14:paraId="7E6B5940" w14:textId="0AC82370" w:rsidR="00415EA4" w:rsidRPr="009B3676" w:rsidRDefault="000153A0" w:rsidP="009A734D">
      <w:pPr>
        <w:pStyle w:val="3GPPH3"/>
        <w:rPr>
          <w:lang w:val="en-US"/>
        </w:rPr>
      </w:pPr>
      <w:r>
        <w:rPr>
          <w:lang w:val="en-US"/>
        </w:rPr>
        <w:t xml:space="preserve"> </w:t>
      </w:r>
      <w:r w:rsidR="0089148E" w:rsidRPr="009B3676">
        <w:rPr>
          <w:lang w:val="en-US"/>
        </w:rPr>
        <w:t>Physical Structure</w:t>
      </w:r>
    </w:p>
    <w:p w14:paraId="6CD8925C" w14:textId="4311D3DF" w:rsidR="00B77A60" w:rsidRPr="009B3676" w:rsidRDefault="00A43610" w:rsidP="009B3676">
      <w:pPr>
        <w:pStyle w:val="3GPPText"/>
      </w:pPr>
      <w:r w:rsidRPr="00CC47B3">
        <w:t xml:space="preserve">The PSCCH can either be TDMed or FDMed with the PSSCH. As the frequency domain allocation will likely be narrow band in the case of FDMed PSCCH and PSSCH it is desirable to make the control channel robust </w:t>
      </w:r>
      <w:r w:rsidR="00E33807">
        <w:t xml:space="preserve">to </w:t>
      </w:r>
      <w:r w:rsidRPr="00CC47B3">
        <w:t>bad channel</w:t>
      </w:r>
      <w:r w:rsidR="00E33807">
        <w:t xml:space="preserve"> conditions</w:t>
      </w:r>
      <w:r w:rsidRPr="00CC47B3">
        <w:t xml:space="preserve"> inside the narrowband allocation</w:t>
      </w:r>
      <w:r w:rsidR="00E33807">
        <w:t xml:space="preserve"> </w:t>
      </w:r>
      <w:r w:rsidRPr="00CC47B3">
        <w:t xml:space="preserve">by </w:t>
      </w:r>
      <w:r w:rsidR="00E33807">
        <w:t xml:space="preserve">means of </w:t>
      </w:r>
      <w:r w:rsidRPr="00CC47B3">
        <w:t>frequency hopping.</w:t>
      </w:r>
    </w:p>
    <w:p w14:paraId="4B73B5DE" w14:textId="1DF9EFC0" w:rsidR="002E7DF3" w:rsidRPr="009B3676" w:rsidRDefault="000153A0" w:rsidP="009A734D">
      <w:pPr>
        <w:pStyle w:val="3GPPH3"/>
        <w:rPr>
          <w:lang w:val="en-US"/>
        </w:rPr>
      </w:pPr>
      <w:r>
        <w:rPr>
          <w:lang w:val="en-US"/>
        </w:rPr>
        <w:t xml:space="preserve"> </w:t>
      </w:r>
      <w:r w:rsidR="002E7DF3" w:rsidRPr="009B3676">
        <w:rPr>
          <w:lang w:val="en-US"/>
        </w:rPr>
        <w:t>DMRS</w:t>
      </w:r>
    </w:p>
    <w:p w14:paraId="7F97EB3C" w14:textId="3EB70DDB" w:rsidR="00464596" w:rsidRDefault="00415EA4" w:rsidP="00464596">
      <w:pPr>
        <w:pStyle w:val="3GPPText"/>
      </w:pPr>
      <w:r w:rsidRPr="000153A0">
        <w:t>In the case of FDM</w:t>
      </w:r>
      <w:r w:rsidR="00464596" w:rsidRPr="000153A0">
        <w:t xml:space="preserve">, </w:t>
      </w:r>
      <w:r w:rsidRPr="000153A0">
        <w:t xml:space="preserve">the reference structure of the PSSCH can be </w:t>
      </w:r>
      <w:r w:rsidR="006369FF" w:rsidRPr="000153A0">
        <w:t xml:space="preserve">potentially </w:t>
      </w:r>
      <w:r w:rsidRPr="000153A0">
        <w:t xml:space="preserve">reused for the PSCCH. </w:t>
      </w:r>
      <w:r w:rsidR="00907F26" w:rsidRPr="000153A0">
        <w:t>In the case of TDM</w:t>
      </w:r>
      <w:r w:rsidR="00464596" w:rsidRPr="000153A0">
        <w:t>,</w:t>
      </w:r>
      <w:r w:rsidR="00907F26" w:rsidRPr="000153A0">
        <w:t xml:space="preserve"> the </w:t>
      </w:r>
      <w:r w:rsidR="006369FF" w:rsidRPr="000153A0">
        <w:t xml:space="preserve">new structure may be needed and </w:t>
      </w:r>
      <w:r w:rsidR="00907F26" w:rsidRPr="000153A0">
        <w:t xml:space="preserve">PDCCH structure </w:t>
      </w:r>
      <w:r w:rsidR="00834452" w:rsidRPr="000153A0">
        <w:t xml:space="preserve">can be </w:t>
      </w:r>
      <w:r w:rsidR="006369FF" w:rsidRPr="000153A0">
        <w:t>considered as a baseline for analysis</w:t>
      </w:r>
      <w:r w:rsidR="00834452" w:rsidRPr="000153A0">
        <w:t>.</w:t>
      </w:r>
    </w:p>
    <w:p w14:paraId="17C50A7E" w14:textId="77777777" w:rsidR="009A734D" w:rsidRPr="000153A0" w:rsidRDefault="009A734D" w:rsidP="00464596">
      <w:pPr>
        <w:pStyle w:val="3GPPText"/>
      </w:pPr>
    </w:p>
    <w:p w14:paraId="5A69998B" w14:textId="77777777" w:rsidR="00464596" w:rsidRPr="000153A0" w:rsidRDefault="00464596" w:rsidP="009A734D">
      <w:pPr>
        <w:pStyle w:val="3GPPText"/>
        <w:numPr>
          <w:ilvl w:val="0"/>
          <w:numId w:val="67"/>
        </w:numPr>
      </w:pPr>
    </w:p>
    <w:p w14:paraId="1E68D481" w14:textId="2CDF4426" w:rsidR="00834452" w:rsidRPr="009B3676" w:rsidRDefault="00834452" w:rsidP="009B3676">
      <w:pPr>
        <w:pStyle w:val="3GPPText"/>
        <w:numPr>
          <w:ilvl w:val="1"/>
          <w:numId w:val="72"/>
        </w:numPr>
        <w:rPr>
          <w:b/>
          <w:szCs w:val="22"/>
        </w:rPr>
      </w:pPr>
      <w:r w:rsidRPr="009B3676">
        <w:rPr>
          <w:b/>
          <w:szCs w:val="22"/>
        </w:rPr>
        <w:t xml:space="preserve">Consider </w:t>
      </w:r>
      <w:r w:rsidR="00DD0EEC">
        <w:rPr>
          <w:b/>
          <w:szCs w:val="22"/>
        </w:rPr>
        <w:t xml:space="preserve">a </w:t>
      </w:r>
      <w:r w:rsidRPr="009B3676">
        <w:rPr>
          <w:b/>
          <w:szCs w:val="22"/>
        </w:rPr>
        <w:t>common DMRS design for PSSCH and PSCCH in the case of FDM between PSSCH and PSCCH</w:t>
      </w:r>
    </w:p>
    <w:p w14:paraId="26D5E31E" w14:textId="186F5525" w:rsidR="00834452" w:rsidRPr="000153A0" w:rsidRDefault="006369FF" w:rsidP="009B3676">
      <w:pPr>
        <w:pStyle w:val="3GPPText"/>
        <w:numPr>
          <w:ilvl w:val="1"/>
          <w:numId w:val="72"/>
        </w:numPr>
        <w:rPr>
          <w:b/>
          <w:szCs w:val="22"/>
        </w:rPr>
      </w:pPr>
      <w:r w:rsidRPr="009B3676">
        <w:rPr>
          <w:b/>
          <w:szCs w:val="22"/>
        </w:rPr>
        <w:t xml:space="preserve">Consider </w:t>
      </w:r>
      <w:r w:rsidR="00DD0EEC">
        <w:rPr>
          <w:b/>
          <w:szCs w:val="22"/>
        </w:rPr>
        <w:t xml:space="preserve">the </w:t>
      </w:r>
      <w:r w:rsidR="00274E50" w:rsidRPr="009B3676">
        <w:rPr>
          <w:b/>
          <w:szCs w:val="22"/>
        </w:rPr>
        <w:t xml:space="preserve">PDCCH reference structure </w:t>
      </w:r>
      <w:r w:rsidRPr="009B3676">
        <w:rPr>
          <w:b/>
          <w:szCs w:val="22"/>
        </w:rPr>
        <w:t xml:space="preserve">as a starting point </w:t>
      </w:r>
      <w:r w:rsidR="00F15BFB" w:rsidRPr="009B3676">
        <w:rPr>
          <w:b/>
          <w:szCs w:val="22"/>
        </w:rPr>
        <w:t xml:space="preserve">for PSCCH in TDM mode </w:t>
      </w:r>
      <w:r w:rsidRPr="009B3676">
        <w:rPr>
          <w:b/>
          <w:szCs w:val="22"/>
        </w:rPr>
        <w:t xml:space="preserve">and introduce enhancements </w:t>
      </w:r>
      <w:r w:rsidR="00274E50" w:rsidRPr="009B3676">
        <w:rPr>
          <w:b/>
          <w:szCs w:val="22"/>
        </w:rPr>
        <w:t xml:space="preserve">if </w:t>
      </w:r>
      <w:r w:rsidR="00DD0EEC">
        <w:rPr>
          <w:b/>
          <w:szCs w:val="22"/>
        </w:rPr>
        <w:t xml:space="preserve">the </w:t>
      </w:r>
      <w:r w:rsidR="00274E50" w:rsidRPr="009B3676">
        <w:rPr>
          <w:b/>
          <w:szCs w:val="22"/>
        </w:rPr>
        <w:t xml:space="preserve">evaluation shows </w:t>
      </w:r>
      <w:r w:rsidR="00E33807">
        <w:rPr>
          <w:b/>
          <w:szCs w:val="22"/>
        </w:rPr>
        <w:t>in</w:t>
      </w:r>
      <w:r w:rsidR="00274E50" w:rsidRPr="009B3676">
        <w:rPr>
          <w:b/>
          <w:szCs w:val="22"/>
        </w:rPr>
        <w:t>sufficient performance</w:t>
      </w:r>
    </w:p>
    <w:p w14:paraId="14C6A938" w14:textId="77777777" w:rsidR="00464596" w:rsidRPr="000153A0" w:rsidRDefault="00464596" w:rsidP="009B3676">
      <w:pPr>
        <w:pStyle w:val="3GPPText"/>
      </w:pPr>
    </w:p>
    <w:p w14:paraId="0A6C7D76" w14:textId="094962E5" w:rsidR="0089148E" w:rsidRPr="009B3676" w:rsidRDefault="000153A0" w:rsidP="009A734D">
      <w:pPr>
        <w:pStyle w:val="3GPPH3"/>
        <w:rPr>
          <w:lang w:val="en-US"/>
        </w:rPr>
      </w:pPr>
      <w:r>
        <w:rPr>
          <w:lang w:val="en-US"/>
        </w:rPr>
        <w:t xml:space="preserve"> </w:t>
      </w:r>
      <w:r w:rsidR="0089148E" w:rsidRPr="009B3676">
        <w:rPr>
          <w:lang w:val="en-US"/>
        </w:rPr>
        <w:t>Transmission Scheme</w:t>
      </w:r>
      <w:r w:rsidR="00D507CF" w:rsidRPr="009B3676">
        <w:rPr>
          <w:lang w:val="en-US"/>
        </w:rPr>
        <w:t>s</w:t>
      </w:r>
    </w:p>
    <w:p w14:paraId="2EC0F057" w14:textId="00989D00" w:rsidR="00B3122E" w:rsidRPr="000153A0" w:rsidRDefault="00B3122E" w:rsidP="002B3698">
      <w:pPr>
        <w:pStyle w:val="3GPPText"/>
      </w:pPr>
      <w:r w:rsidRPr="000153A0">
        <w:t>We identified four different types of diversity schemes that might be suitable for the PSCCH: Space Time/Frequency Block Coding (STBC/SFBC), Cyclic Delay Diversity (CDD), frequency hopping and precoder cycling / Spatial Orthogonal Resource Transmit Diversity (SORTD). They are in general divided into non-transparen</w:t>
      </w:r>
      <w:r w:rsidR="00F56384">
        <w:t>t</w:t>
      </w:r>
      <w:r w:rsidR="00065581">
        <w:t xml:space="preserve">, such as </w:t>
      </w:r>
      <w:r w:rsidRPr="000153A0">
        <w:t>STBC</w:t>
      </w:r>
      <w:r w:rsidR="00065581">
        <w:t xml:space="preserve"> and </w:t>
      </w:r>
      <w:r w:rsidRPr="000153A0">
        <w:t>SFBC</w:t>
      </w:r>
      <w:r w:rsidR="00065581">
        <w:t>,</w:t>
      </w:r>
      <w:r w:rsidRPr="000153A0">
        <w:t xml:space="preserve"> and transparent schemes</w:t>
      </w:r>
      <w:r w:rsidR="00065581">
        <w:t xml:space="preserve">, such as </w:t>
      </w:r>
      <w:r w:rsidRPr="000153A0">
        <w:t>CDD, precoder cycling</w:t>
      </w:r>
      <w:r w:rsidR="00065581">
        <w:t xml:space="preserve"> and</w:t>
      </w:r>
      <w:r w:rsidRPr="000153A0">
        <w:t xml:space="preserve"> SORTD</w:t>
      </w:r>
      <w:r w:rsidR="00065581">
        <w:t>.</w:t>
      </w:r>
      <w:r w:rsidRPr="000153A0">
        <w:t xml:space="preserve"> </w:t>
      </w:r>
      <w:r w:rsidR="00065581">
        <w:t>I</w:t>
      </w:r>
      <w:r w:rsidRPr="000153A0">
        <w:t>n the case of transparent schemes</w:t>
      </w:r>
      <w:r w:rsidR="00257366" w:rsidRPr="000153A0">
        <w:t xml:space="preserve">, </w:t>
      </w:r>
      <w:r w:rsidRPr="000153A0">
        <w:t>the receiver does not need any knowledge of the transmission format. In the case of non-transparent schemes</w:t>
      </w:r>
      <w:r w:rsidR="00257366" w:rsidRPr="000153A0">
        <w:t>,</w:t>
      </w:r>
      <w:r w:rsidRPr="000153A0">
        <w:t xml:space="preserve"> </w:t>
      </w:r>
      <w:r w:rsidR="00BC243E" w:rsidRPr="000153A0">
        <w:t>it is essential to estimate the channel for each of the transmit antenna ports used. In addition</w:t>
      </w:r>
      <w:r w:rsidR="00257366" w:rsidRPr="000153A0">
        <w:t>,</w:t>
      </w:r>
      <w:r w:rsidR="00BC243E" w:rsidRPr="000153A0">
        <w:t xml:space="preserve"> it is essential that the channel of adjacent OFDM symbols</w:t>
      </w:r>
      <w:r w:rsidR="00065581">
        <w:t xml:space="preserve"> in time</w:t>
      </w:r>
      <w:r w:rsidR="00BC243E" w:rsidRPr="000153A0">
        <w:t xml:space="preserve"> and adjacent </w:t>
      </w:r>
      <w:r w:rsidR="00257366" w:rsidRPr="000153A0">
        <w:t xml:space="preserve">subcarriers </w:t>
      </w:r>
      <w:r w:rsidR="00BC243E" w:rsidRPr="000153A0">
        <w:t>stays constant to fulfil the assumption of these schemes. For the case of transparent schemes</w:t>
      </w:r>
      <w:r w:rsidR="00257366" w:rsidRPr="000153A0">
        <w:t>,</w:t>
      </w:r>
      <w:r w:rsidR="00BC243E" w:rsidRPr="000153A0">
        <w:t xml:space="preserve"> it is only necessary that the receiver knows which DMRS resource use the same transmit diversity schemes.</w:t>
      </w:r>
    </w:p>
    <w:p w14:paraId="03BF8B8B" w14:textId="77777777" w:rsidR="00464596" w:rsidRPr="000153A0" w:rsidRDefault="00464596" w:rsidP="002B3698">
      <w:pPr>
        <w:pStyle w:val="3GPPText"/>
      </w:pPr>
    </w:p>
    <w:p w14:paraId="648BFB93" w14:textId="77777777" w:rsidR="00141FA5" w:rsidRPr="000153A0" w:rsidRDefault="00141FA5" w:rsidP="009A734D">
      <w:pPr>
        <w:pStyle w:val="3GPPText"/>
        <w:numPr>
          <w:ilvl w:val="0"/>
          <w:numId w:val="67"/>
        </w:numPr>
      </w:pPr>
    </w:p>
    <w:p w14:paraId="30B75E4D" w14:textId="21299239" w:rsidR="00257366" w:rsidRPr="009B3676" w:rsidRDefault="002B695D" w:rsidP="009B3676">
      <w:pPr>
        <w:pStyle w:val="3GPPText"/>
        <w:numPr>
          <w:ilvl w:val="1"/>
          <w:numId w:val="72"/>
        </w:numPr>
        <w:rPr>
          <w:b/>
        </w:rPr>
      </w:pPr>
      <w:r w:rsidRPr="009B3676">
        <w:rPr>
          <w:b/>
        </w:rPr>
        <w:t>Prioritize</w:t>
      </w:r>
      <w:r w:rsidR="00B53EA4" w:rsidRPr="009B3676">
        <w:rPr>
          <w:b/>
        </w:rPr>
        <w:t xml:space="preserve"> the evaluation of</w:t>
      </w:r>
      <w:r w:rsidRPr="009B3676">
        <w:rPr>
          <w:b/>
        </w:rPr>
        <w:t xml:space="preserve"> transparent schemes</w:t>
      </w:r>
      <w:r w:rsidR="00257366" w:rsidRPr="009B3676">
        <w:rPr>
          <w:b/>
        </w:rPr>
        <w:t xml:space="preserve"> for transmit diversity</w:t>
      </w:r>
    </w:p>
    <w:p w14:paraId="112B915D" w14:textId="3C787BF5" w:rsidR="00464596" w:rsidRPr="000153A0" w:rsidRDefault="002B695D" w:rsidP="009B3676">
      <w:pPr>
        <w:pStyle w:val="3GPPText"/>
        <w:numPr>
          <w:ilvl w:val="2"/>
          <w:numId w:val="72"/>
        </w:numPr>
        <w:rPr>
          <w:b/>
        </w:rPr>
      </w:pPr>
      <w:r w:rsidRPr="009B3676">
        <w:rPr>
          <w:b/>
        </w:rPr>
        <w:t xml:space="preserve">Study the effects of </w:t>
      </w:r>
      <w:r w:rsidR="00F56384">
        <w:rPr>
          <w:b/>
        </w:rPr>
        <w:t xml:space="preserve">the </w:t>
      </w:r>
      <w:r w:rsidRPr="009B3676">
        <w:rPr>
          <w:b/>
        </w:rPr>
        <w:t xml:space="preserve">bundling size on the different schemes, as well as give recommendation </w:t>
      </w:r>
      <w:r w:rsidR="00B53EA4" w:rsidRPr="009B3676">
        <w:rPr>
          <w:b/>
        </w:rPr>
        <w:t xml:space="preserve">for a useful </w:t>
      </w:r>
      <w:r w:rsidR="00257366" w:rsidRPr="009B3676">
        <w:rPr>
          <w:b/>
        </w:rPr>
        <w:t xml:space="preserve">bundling </w:t>
      </w:r>
      <w:r w:rsidR="00B53EA4" w:rsidRPr="009B3676">
        <w:rPr>
          <w:b/>
        </w:rPr>
        <w:t>parametrization of the different schemes</w:t>
      </w:r>
    </w:p>
    <w:p w14:paraId="37072D2E" w14:textId="52DB4C3A" w:rsidR="00B53EA4" w:rsidRPr="000153A0" w:rsidRDefault="00B53EA4" w:rsidP="009B3676">
      <w:pPr>
        <w:pStyle w:val="3GPPText"/>
      </w:pPr>
    </w:p>
    <w:p w14:paraId="05235E3E" w14:textId="09C9442F" w:rsidR="00D507CF" w:rsidRPr="009B3676" w:rsidRDefault="000153A0" w:rsidP="009A734D">
      <w:pPr>
        <w:pStyle w:val="3GPPH3"/>
        <w:rPr>
          <w:lang w:val="en-US"/>
        </w:rPr>
      </w:pPr>
      <w:r>
        <w:rPr>
          <w:lang w:val="en-US"/>
        </w:rPr>
        <w:t xml:space="preserve"> </w:t>
      </w:r>
      <w:r w:rsidR="00D507CF" w:rsidRPr="009B3676">
        <w:rPr>
          <w:lang w:val="en-US"/>
        </w:rPr>
        <w:t>Encoding / Mapping</w:t>
      </w:r>
    </w:p>
    <w:p w14:paraId="56335FC7" w14:textId="03C22893" w:rsidR="00612478" w:rsidRPr="009B3676" w:rsidRDefault="00612478" w:rsidP="009B3676">
      <w:pPr>
        <w:pStyle w:val="3GPPText"/>
      </w:pPr>
      <w:r w:rsidRPr="00CC47B3">
        <w:t>The polar code used for the PDCCH should be considered a</w:t>
      </w:r>
      <w:r w:rsidR="00F56384">
        <w:t>s a</w:t>
      </w:r>
      <w:r w:rsidRPr="00CC47B3">
        <w:t xml:space="preserve"> baseline for the channel cod</w:t>
      </w:r>
      <w:r w:rsidR="00F56384">
        <w:t>ing scheme</w:t>
      </w:r>
      <w:r w:rsidRPr="00CC47B3">
        <w:t>. However</w:t>
      </w:r>
      <w:r w:rsidR="00F56384">
        <w:t>,</w:t>
      </w:r>
      <w:r w:rsidRPr="00CC47B3">
        <w:t xml:space="preserve"> it needs to be carefully evaluate</w:t>
      </w:r>
      <w:r w:rsidR="00F56384">
        <w:t>d</w:t>
      </w:r>
      <w:r w:rsidRPr="00CC47B3">
        <w:t xml:space="preserve"> if in the case of additional puncturing due a slower AGC adaptation does significantly influence the performance. In this rega</w:t>
      </w:r>
      <w:r w:rsidRPr="009B3676">
        <w:t>rd</w:t>
      </w:r>
      <w:r w:rsidR="00F56384">
        <w:t>,</w:t>
      </w:r>
      <w:r w:rsidRPr="009B3676">
        <w:t xml:space="preserve"> </w:t>
      </w:r>
      <w:r w:rsidR="00F56384">
        <w:t xml:space="preserve">it </w:t>
      </w:r>
      <w:r w:rsidRPr="009B3676">
        <w:t xml:space="preserve">is also important to ensure a sufficient performance of </w:t>
      </w:r>
      <w:r w:rsidRPr="009B3676">
        <w:lastRenderedPageBreak/>
        <w:t>the PSCCH relative to the PSSCH performance with the most robust MCS 0. In this case the PSCCH performance should be better, but the gap should not be too large. If the gap is large</w:t>
      </w:r>
      <w:r w:rsidR="00F56384">
        <w:t xml:space="preserve"> </w:t>
      </w:r>
      <w:r w:rsidRPr="009B3676">
        <w:t xml:space="preserve">there is a significant overprovisioning of resources for the PSCCH, therefore the system could be made more efficient </w:t>
      </w:r>
      <w:r w:rsidR="005815B7" w:rsidRPr="009B3676">
        <w:t xml:space="preserve">by </w:t>
      </w:r>
      <w:r w:rsidRPr="009B3676">
        <w:t xml:space="preserve">reducing this overhead. </w:t>
      </w:r>
    </w:p>
    <w:p w14:paraId="0F14B79B" w14:textId="77777777" w:rsidR="00464596" w:rsidRPr="009B3676" w:rsidRDefault="00464596" w:rsidP="009B3676">
      <w:pPr>
        <w:pStyle w:val="3GPPText"/>
      </w:pPr>
    </w:p>
    <w:p w14:paraId="38E333E2" w14:textId="77777777" w:rsidR="0089148E" w:rsidRPr="009A734D" w:rsidRDefault="0089148E" w:rsidP="009A734D">
      <w:pPr>
        <w:pStyle w:val="3GPPH2"/>
      </w:pPr>
      <w:r w:rsidRPr="009A734D">
        <w:t>Sidelink Shared Channel (PSSCH)</w:t>
      </w:r>
    </w:p>
    <w:p w14:paraId="600F81B1" w14:textId="6AB293FE" w:rsidR="002E7DF3" w:rsidRPr="009B3676" w:rsidRDefault="000153A0" w:rsidP="009A734D">
      <w:pPr>
        <w:pStyle w:val="3GPPH3"/>
        <w:rPr>
          <w:lang w:val="en-US"/>
        </w:rPr>
      </w:pPr>
      <w:r>
        <w:rPr>
          <w:lang w:val="en-US"/>
        </w:rPr>
        <w:t xml:space="preserve"> </w:t>
      </w:r>
      <w:r w:rsidR="002E7DF3" w:rsidRPr="009B3676">
        <w:rPr>
          <w:lang w:val="en-US"/>
        </w:rPr>
        <w:t>DMRS</w:t>
      </w:r>
    </w:p>
    <w:p w14:paraId="04321A4B" w14:textId="6211D549" w:rsidR="001D1BC8" w:rsidRPr="000153A0" w:rsidRDefault="003504A4" w:rsidP="002B3698">
      <w:pPr>
        <w:pStyle w:val="3GPPText"/>
      </w:pPr>
      <w:r w:rsidRPr="000153A0">
        <w:t xml:space="preserve">There is a number of different aspects to consider for the DMRS design. The major aspects </w:t>
      </w:r>
      <w:r w:rsidR="00257366" w:rsidRPr="000153A0">
        <w:t xml:space="preserve">that </w:t>
      </w:r>
      <w:r w:rsidRPr="000153A0">
        <w:t xml:space="preserve">need </w:t>
      </w:r>
      <w:r w:rsidR="00257366" w:rsidRPr="000153A0">
        <w:t xml:space="preserve">to </w:t>
      </w:r>
      <w:r w:rsidRPr="000153A0">
        <w:t>be considered are:</w:t>
      </w:r>
    </w:p>
    <w:p w14:paraId="7FFA75C2" w14:textId="74610509" w:rsidR="003504A4" w:rsidRPr="000153A0" w:rsidRDefault="003504A4" w:rsidP="002B3698">
      <w:pPr>
        <w:pStyle w:val="3GPPAgreements"/>
      </w:pPr>
      <w:r w:rsidRPr="000153A0">
        <w:t xml:space="preserve">The spacing in the time direction should cover the </w:t>
      </w:r>
      <w:r w:rsidR="00F15BFB" w:rsidRPr="000153A0">
        <w:t xml:space="preserve">worst case </w:t>
      </w:r>
      <w:r w:rsidRPr="000153A0">
        <w:t>Doppler spread. In general</w:t>
      </w:r>
      <w:r w:rsidR="00D40D1B">
        <w:t>,</w:t>
      </w:r>
      <w:r w:rsidRPr="000153A0">
        <w:t xml:space="preserve"> for a Doppler spread </w:t>
      </w:r>
      <w:r w:rsidR="007C5960" w:rsidRPr="000153A0">
        <w:t xml:space="preserve">of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7C5960" w:rsidRPr="000153A0">
        <w:t xml:space="preserve"> the maximum spacing between DMRS in the time direction </w:t>
      </w:r>
      <w:r w:rsidR="00D40D1B">
        <w:t xml:space="preserve">should be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7C5960" w:rsidRPr="000153A0">
        <w:t>. To enable a proper interpolation</w:t>
      </w:r>
      <w:r w:rsidR="00D40D1B">
        <w:t>,</w:t>
      </w:r>
      <w:r w:rsidR="007C5960" w:rsidRPr="000153A0">
        <w:t xml:space="preserve"> the spacing</w:t>
      </w:r>
      <w:r w:rsidR="00D40D1B">
        <w:t xml:space="preserve"> in time</w:t>
      </w:r>
      <w:r w:rsidR="007C5960" w:rsidRPr="000153A0">
        <w:t xml:space="preserve"> should be in the range of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874668" w:rsidRPr="000153A0">
        <w:t xml:space="preserve"> </w:t>
      </w:r>
      <w:r w:rsidR="00D40D1B" w:rsidRPr="000153A0">
        <w:t>to</w:t>
      </w:r>
      <m:oMath>
        <m:r>
          <w:rPr>
            <w:rFonts w:ascii="Cambria Math" w:hAnsi="Cambria Math"/>
          </w:rPr>
          <m:t xml:space="preserve"> </m:t>
        </m:r>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7C5960" w:rsidRPr="000153A0">
        <w:t xml:space="preserve">. Assuming that we have two vehicles with a maximum relative speed of 550 km/h </w:t>
      </w:r>
      <w:r w:rsidR="00D40D1B">
        <w:t xml:space="preserve">and </w:t>
      </w:r>
      <w:r w:rsidR="007C5960" w:rsidRPr="000153A0">
        <w:t>communication at a carrier frequency of 5.9 GHz</w:t>
      </w:r>
      <w:r w:rsidR="00D40D1B">
        <w:t>,</w:t>
      </w:r>
      <w:r w:rsidR="007C5960" w:rsidRPr="000153A0">
        <w:t xml:space="preserve"> the maximum Doppler spread is</w:t>
      </w:r>
      <w:r w:rsidR="00874668" w:rsidRPr="000153A0">
        <w:t xml:space="preserve"> about</w:t>
      </w:r>
      <w:r w:rsidR="007C5960" w:rsidRPr="000153A0">
        <w:t xml:space="preserve">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=3000 Hz</m:t>
        </m:r>
      </m:oMath>
      <w:r w:rsidR="00D40D1B">
        <w:t>,</w:t>
      </w:r>
      <w:r w:rsidR="00257366" w:rsidRPr="000153A0">
        <w:t xml:space="preserve"> if GNSS is used as a synchronization reference</w:t>
      </w:r>
      <w:r w:rsidR="00D40D1B">
        <w:t>, for example</w:t>
      </w:r>
      <w:r w:rsidR="007C5960" w:rsidRPr="000153A0">
        <w:t>. Thus</w:t>
      </w:r>
      <w:r w:rsidR="00874668" w:rsidRPr="000153A0">
        <w:t>,</w:t>
      </w:r>
      <w:r w:rsidR="007C5960" w:rsidRPr="000153A0">
        <w:t xml:space="preserve"> the spacing </w:t>
      </w:r>
      <w:r w:rsidR="00874668" w:rsidRPr="000153A0">
        <w:t>of the DMRS should be in the range of 83.3</w:t>
      </w:r>
      <w:r w:rsidR="00D40D1B">
        <w:t xml:space="preserve"> to </w:t>
      </w:r>
      <w:r w:rsidR="00874668" w:rsidRPr="000153A0">
        <w:t xml:space="preserve">125 </w:t>
      </w:r>
      <m:oMath>
        <m:r>
          <w:rPr>
            <w:rFonts w:ascii="Cambria Math" w:hAnsi="Cambria Math"/>
          </w:rPr>
          <m:t>μs</m:t>
        </m:r>
      </m:oMath>
      <w:r w:rsidR="00874668" w:rsidRPr="000153A0">
        <w:t xml:space="preserve">. </w:t>
      </w:r>
      <w:r w:rsidR="00257366" w:rsidRPr="000153A0">
        <w:t>In case gNB or SLSS are used for synchronization</w:t>
      </w:r>
      <w:r w:rsidR="00D40D1B">
        <w:t>,</w:t>
      </w:r>
      <w:r w:rsidR="00257366" w:rsidRPr="000153A0">
        <w:t xml:space="preserve"> the Doppler spread will be even larger.</w:t>
      </w:r>
    </w:p>
    <w:p w14:paraId="0F45AED0" w14:textId="4822070D" w:rsidR="00874668" w:rsidRPr="000153A0" w:rsidRDefault="00874668" w:rsidP="002B3698">
      <w:pPr>
        <w:pStyle w:val="3GPPAgreements"/>
      </w:pPr>
      <w:r w:rsidRPr="000153A0">
        <w:t xml:space="preserve">The same consideration can be made for the </w:t>
      </w:r>
      <w:r w:rsidR="00F15BFB" w:rsidRPr="000153A0">
        <w:t xml:space="preserve">worst case </w:t>
      </w:r>
      <w:r w:rsidRPr="000153A0">
        <w:t>delay spread. In this case</w:t>
      </w:r>
      <w:r w:rsidR="00D40D1B">
        <w:t>,</w:t>
      </w:r>
      <w:r w:rsidRPr="000153A0">
        <w:t xml:space="preserve"> the maximum delay spread </w:t>
      </w:r>
      <m:oMath>
        <m:sSub>
          <m:sSubPr>
            <m:ctrlPr>
              <w:rPr>
                <w:rFonts w:ascii="Cambria Math" w:hAnsi="Cambria Math"/>
                <w:i/>
              </w:rPr>
            </m:ctrlPr>
          </m:sSubPr>
          <m:e>
            <m:r>
              <w:rPr>
                <w:rFonts w:ascii="Cambria Math" w:hAnsi="Cambria Math"/>
              </w:rPr>
              <m:t>τ</m:t>
            </m:r>
          </m:e>
          <m:sub>
            <m:r>
              <w:rPr>
                <w:rFonts w:ascii="Cambria Math" w:hAnsi="Cambria Math"/>
              </w:rPr>
              <m:t>m</m:t>
            </m:r>
          </m:sub>
        </m:sSub>
      </m:oMath>
      <w:r w:rsidRPr="000153A0">
        <w:t xml:space="preserve"> leads to the maximum spacing between DMRS in the frequency direction of</w:t>
      </w:r>
      <w:r w:rsidR="00D40D1B">
        <w:t xml:space="preserve">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As in the case of the Doppler spread</w:t>
      </w:r>
      <w:r w:rsidR="00D40D1B">
        <w:t>,</w:t>
      </w:r>
      <w:r w:rsidRPr="000153A0">
        <w:t xml:space="preserve"> to enable proper operation of the system the spacing</w:t>
      </w:r>
      <w:r w:rsidR="00D40D1B">
        <w:t xml:space="preserve"> in frequency</w:t>
      </w:r>
      <w:r w:rsidRPr="000153A0">
        <w:t xml:space="preserve"> should be in the range </w:t>
      </w:r>
      <w:r w:rsidR="00D40D1B">
        <w:t>of</w:t>
      </w:r>
      <w:r w:rsidRPr="000153A0">
        <w:t xml:space="preserve">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w:t>
      </w:r>
      <w:r w:rsidR="00E51C7D" w:rsidRPr="000153A0">
        <w:t xml:space="preserve"> For a system with a maximum delay spread of 1 </w:t>
      </w:r>
      <m:oMath>
        <m:r>
          <w:rPr>
            <w:rFonts w:ascii="Cambria Math" w:hAnsi="Cambria Math"/>
          </w:rPr>
          <m:t>μs</m:t>
        </m:r>
      </m:oMath>
      <w:r w:rsidR="00E51C7D" w:rsidRPr="000153A0">
        <w:t xml:space="preserve"> this requires a frequency spacing of the DMRS in the range of 250 to 375 kHz. </w:t>
      </w:r>
    </w:p>
    <w:p w14:paraId="417D493A" w14:textId="254ED890" w:rsidR="00E51C7D" w:rsidRPr="000153A0" w:rsidRDefault="00E51C7D" w:rsidP="002B3698">
      <w:pPr>
        <w:pStyle w:val="3GPPAgreements"/>
      </w:pPr>
      <w:r w:rsidRPr="000153A0">
        <w:t>Besides the consideration for the interpolation in the extreme cases</w:t>
      </w:r>
      <w:r w:rsidR="00D40D1B">
        <w:t>,</w:t>
      </w:r>
      <w:r w:rsidRPr="000153A0">
        <w:t xml:space="preserve"> it is also important to consider that there </w:t>
      </w:r>
      <w:r w:rsidR="00257366" w:rsidRPr="000153A0">
        <w:t xml:space="preserve">is a </w:t>
      </w:r>
      <w:r w:rsidRPr="000153A0">
        <w:t xml:space="preserve">need to </w:t>
      </w:r>
      <w:r w:rsidR="00257366" w:rsidRPr="000153A0">
        <w:t xml:space="preserve">have </w:t>
      </w:r>
      <w:r w:rsidRPr="000153A0">
        <w:t xml:space="preserve">sufficient </w:t>
      </w:r>
      <w:r w:rsidR="00257366" w:rsidRPr="000153A0">
        <w:t xml:space="preserve">number of </w:t>
      </w:r>
      <w:r w:rsidRPr="000153A0">
        <w:t xml:space="preserve">symbols to enable sufficient performance in the low SNR regime. This can only be ensured by having a sufficient number of DMRS </w:t>
      </w:r>
      <w:r w:rsidR="00257366" w:rsidRPr="000153A0">
        <w:t xml:space="preserve">REs </w:t>
      </w:r>
      <w:r w:rsidRPr="000153A0">
        <w:t>per PRB.</w:t>
      </w:r>
    </w:p>
    <w:p w14:paraId="07B99730" w14:textId="5C599FB0" w:rsidR="00E51C7D" w:rsidRPr="000153A0" w:rsidRDefault="00257366" w:rsidP="002B3698">
      <w:pPr>
        <w:pStyle w:val="3GPPAgreements"/>
      </w:pPr>
      <w:r w:rsidRPr="000153A0">
        <w:t xml:space="preserve">For </w:t>
      </w:r>
      <w:r w:rsidR="00E51C7D" w:rsidRPr="000153A0">
        <w:t xml:space="preserve">unicast </w:t>
      </w:r>
      <w:r w:rsidRPr="000153A0">
        <w:t>communication and to increase peak throughput</w:t>
      </w:r>
      <w:r w:rsidR="00D40D1B">
        <w:t>,</w:t>
      </w:r>
      <w:r w:rsidRPr="000153A0">
        <w:t xml:space="preserve"> the support of </w:t>
      </w:r>
      <w:r w:rsidR="00E51C7D" w:rsidRPr="000153A0">
        <w:t>spatial multiplex</w:t>
      </w:r>
      <w:r w:rsidRPr="000153A0">
        <w:t>ing</w:t>
      </w:r>
      <w:r w:rsidR="00E51C7D" w:rsidRPr="000153A0">
        <w:t xml:space="preserve"> </w:t>
      </w:r>
      <w:r w:rsidRPr="000153A0">
        <w:t xml:space="preserve">on </w:t>
      </w:r>
      <w:r w:rsidR="00D40D1B">
        <w:t xml:space="preserve">the </w:t>
      </w:r>
      <w:r w:rsidRPr="000153A0">
        <w:t xml:space="preserve">sidelink is beneficial and thus multiple ports </w:t>
      </w:r>
      <w:r w:rsidR="00E51C7D" w:rsidRPr="000153A0">
        <w:t>need to be enable</w:t>
      </w:r>
      <w:r w:rsidRPr="000153A0">
        <w:t>d</w:t>
      </w:r>
      <w:r w:rsidR="00E51C7D" w:rsidRPr="000153A0">
        <w:t>.</w:t>
      </w:r>
      <w:r w:rsidRPr="000153A0">
        <w:t xml:space="preserve"> In addition, considering spatial reuse</w:t>
      </w:r>
      <w:r w:rsidR="009D39C5" w:rsidRPr="000153A0">
        <w:t>, multiple ports may be also needed for improved handling of co-channel interference.</w:t>
      </w:r>
    </w:p>
    <w:p w14:paraId="3290B3A1" w14:textId="75500970" w:rsidR="00F15BFB" w:rsidRPr="000153A0" w:rsidRDefault="004151F5" w:rsidP="002B3698">
      <w:pPr>
        <w:pStyle w:val="3GPPAgreements"/>
      </w:pPr>
      <w:r w:rsidRPr="000153A0">
        <w:t>In addition</w:t>
      </w:r>
      <w:r w:rsidR="00D40D1B">
        <w:t>,</w:t>
      </w:r>
      <w:r w:rsidRPr="000153A0">
        <w:t xml:space="preserve"> it is important to consider if data should be allowed to be multiplexed with DMRS in the same resources. </w:t>
      </w:r>
      <w:r w:rsidR="009D39C5" w:rsidRPr="000153A0">
        <w:t>I</w:t>
      </w:r>
      <w:r w:rsidRPr="000153A0">
        <w:t>n an interference limited scenario</w:t>
      </w:r>
      <w:r w:rsidR="009D39C5" w:rsidRPr="000153A0">
        <w:t>s</w:t>
      </w:r>
      <w:r w:rsidRPr="000153A0">
        <w:t xml:space="preserve"> it might be desirable prevent DMRS from experiencing the interference</w:t>
      </w:r>
      <w:r w:rsidR="009D39C5" w:rsidRPr="000153A0">
        <w:t xml:space="preserve"> from data in order to improve channel and interference estimation performance</w:t>
      </w:r>
      <w:r w:rsidRPr="000153A0">
        <w:t>.</w:t>
      </w:r>
    </w:p>
    <w:p w14:paraId="286C9517" w14:textId="5C756246" w:rsidR="004151F5" w:rsidRPr="000153A0" w:rsidRDefault="004151F5" w:rsidP="002B3698">
      <w:pPr>
        <w:pStyle w:val="3GPPText"/>
      </w:pPr>
      <w:r w:rsidRPr="000153A0">
        <w:t>Considering all these aspects</w:t>
      </w:r>
      <w:r w:rsidR="00D40D1B">
        <w:t>,</w:t>
      </w:r>
      <w:r w:rsidRPr="000153A0">
        <w:t xml:space="preserve"> we </w:t>
      </w:r>
      <w:r w:rsidR="00D40D1B">
        <w:t xml:space="preserve">conclude </w:t>
      </w:r>
      <w:r w:rsidRPr="000153A0">
        <w:t>that if we consider the ITS band at 5.9 GHz, for a 30 kHz or 60 kHz SCS the DMRS patterns designed for DL can cover the requirements. However, if 15 kHz is used in this band it is necessary to design new DMRS patterns.</w:t>
      </w:r>
    </w:p>
    <w:p w14:paraId="486EDDCD" w14:textId="77777777" w:rsidR="006C681F" w:rsidRPr="00FE4E07" w:rsidRDefault="006C681F" w:rsidP="009A734D">
      <w:pPr>
        <w:pStyle w:val="3GPPText"/>
        <w:numPr>
          <w:ilvl w:val="0"/>
          <w:numId w:val="67"/>
        </w:numPr>
      </w:pPr>
    </w:p>
    <w:p w14:paraId="021399E1" w14:textId="6A506528" w:rsidR="003504A4" w:rsidRPr="009B3676" w:rsidRDefault="00F15BFB" w:rsidP="009B3676">
      <w:pPr>
        <w:pStyle w:val="3GPPText"/>
        <w:numPr>
          <w:ilvl w:val="1"/>
          <w:numId w:val="72"/>
        </w:numPr>
        <w:rPr>
          <w:b/>
        </w:rPr>
      </w:pPr>
      <w:r w:rsidRPr="009B3676">
        <w:rPr>
          <w:b/>
        </w:rPr>
        <w:t xml:space="preserve">For a SCS of 30 kHz or 60 kHz consider </w:t>
      </w:r>
      <w:r w:rsidR="00C4254C" w:rsidRPr="009B3676">
        <w:rPr>
          <w:b/>
        </w:rPr>
        <w:t xml:space="preserve">to </w:t>
      </w:r>
      <w:r w:rsidRPr="009B3676">
        <w:rPr>
          <w:b/>
        </w:rPr>
        <w:t xml:space="preserve">reuse </w:t>
      </w:r>
      <w:r w:rsidR="00DD0EEC">
        <w:rPr>
          <w:b/>
        </w:rPr>
        <w:t xml:space="preserve">the </w:t>
      </w:r>
      <w:r w:rsidR="009D39C5" w:rsidRPr="009B3676">
        <w:rPr>
          <w:b/>
        </w:rPr>
        <w:t xml:space="preserve">existing </w:t>
      </w:r>
      <w:r w:rsidRPr="009B3676">
        <w:rPr>
          <w:b/>
        </w:rPr>
        <w:t>DMRS</w:t>
      </w:r>
      <w:r w:rsidR="009D39C5" w:rsidRPr="009B3676">
        <w:rPr>
          <w:b/>
        </w:rPr>
        <w:t xml:space="preserve"> patterns in PDSCH</w:t>
      </w:r>
      <w:r w:rsidR="00C4254C" w:rsidRPr="009B3676">
        <w:rPr>
          <w:b/>
        </w:rPr>
        <w:t xml:space="preserve"> at least as a baseline for </w:t>
      </w:r>
      <w:r w:rsidR="00DD0EEC">
        <w:rPr>
          <w:b/>
        </w:rPr>
        <w:t xml:space="preserve">the </w:t>
      </w:r>
      <w:r w:rsidR="00C4254C" w:rsidRPr="009B3676">
        <w:rPr>
          <w:b/>
        </w:rPr>
        <w:t>initial study</w:t>
      </w:r>
    </w:p>
    <w:p w14:paraId="50C458C4" w14:textId="7BCA4B10" w:rsidR="00F15BFB" w:rsidRPr="009B3676" w:rsidRDefault="00F15BFB" w:rsidP="009B3676">
      <w:pPr>
        <w:pStyle w:val="3GPPText"/>
        <w:numPr>
          <w:ilvl w:val="1"/>
          <w:numId w:val="72"/>
        </w:numPr>
        <w:rPr>
          <w:b/>
        </w:rPr>
      </w:pPr>
      <w:r w:rsidRPr="009B3676">
        <w:rPr>
          <w:b/>
        </w:rPr>
        <w:t>If 15 kHz is selected for the ITS band</w:t>
      </w:r>
      <w:r w:rsidR="009D39C5" w:rsidRPr="009B3676">
        <w:rPr>
          <w:b/>
        </w:rPr>
        <w:t xml:space="preserve">, consider to define </w:t>
      </w:r>
      <w:r w:rsidRPr="009B3676">
        <w:rPr>
          <w:b/>
        </w:rPr>
        <w:t>new DMRS patterns</w:t>
      </w:r>
      <w:r w:rsidR="009D39C5" w:rsidRPr="009B3676">
        <w:rPr>
          <w:b/>
        </w:rPr>
        <w:t xml:space="preserve"> to improve demodulation performance</w:t>
      </w:r>
    </w:p>
    <w:p w14:paraId="2DC1686B" w14:textId="71DB0C4F" w:rsidR="00603841" w:rsidRPr="000153A0" w:rsidRDefault="00015D5B" w:rsidP="009B3676">
      <w:pPr>
        <w:pStyle w:val="3GPPText"/>
        <w:numPr>
          <w:ilvl w:val="1"/>
          <w:numId w:val="72"/>
        </w:numPr>
        <w:rPr>
          <w:b/>
        </w:rPr>
      </w:pPr>
      <w:r w:rsidRPr="009B3676">
        <w:rPr>
          <w:b/>
        </w:rPr>
        <w:t xml:space="preserve">Consider </w:t>
      </w:r>
      <w:r w:rsidR="00603841" w:rsidRPr="000153A0">
        <w:rPr>
          <w:b/>
        </w:rPr>
        <w:t xml:space="preserve">to support </w:t>
      </w:r>
      <w:r w:rsidRPr="009B3676">
        <w:rPr>
          <w:b/>
        </w:rPr>
        <w:t xml:space="preserve">up to 8 antenna ports </w:t>
      </w:r>
      <w:r w:rsidR="00603841" w:rsidRPr="000153A0">
        <w:rPr>
          <w:b/>
        </w:rPr>
        <w:t xml:space="preserve">from </w:t>
      </w:r>
      <w:r w:rsidR="00DD0EEC">
        <w:rPr>
          <w:b/>
        </w:rPr>
        <w:t xml:space="preserve">a </w:t>
      </w:r>
      <w:r w:rsidR="00603841" w:rsidRPr="000153A0">
        <w:rPr>
          <w:b/>
        </w:rPr>
        <w:t xml:space="preserve">system perspective </w:t>
      </w:r>
      <w:r w:rsidRPr="009B3676">
        <w:rPr>
          <w:b/>
        </w:rPr>
        <w:t xml:space="preserve">with orthogonal reference signals to support spatial multiplexing </w:t>
      </w:r>
      <w:r w:rsidR="00603841" w:rsidRPr="000153A0">
        <w:rPr>
          <w:b/>
        </w:rPr>
        <w:t xml:space="preserve">of UEs </w:t>
      </w:r>
      <w:r w:rsidRPr="009B3676">
        <w:rPr>
          <w:b/>
        </w:rPr>
        <w:t xml:space="preserve">as well as </w:t>
      </w:r>
      <w:r w:rsidR="00DD0EEC">
        <w:rPr>
          <w:b/>
        </w:rPr>
        <w:t xml:space="preserve">to </w:t>
      </w:r>
      <w:r w:rsidRPr="009B3676">
        <w:rPr>
          <w:b/>
        </w:rPr>
        <w:t>resolve collisions of different devices transmitting in the same resource</w:t>
      </w:r>
      <w:r w:rsidR="00603841" w:rsidRPr="000153A0">
        <w:rPr>
          <w:b/>
        </w:rPr>
        <w:t>s</w:t>
      </w:r>
    </w:p>
    <w:p w14:paraId="319EB7DB" w14:textId="1AAE9D4D" w:rsidR="00015D5B" w:rsidRPr="000153A0" w:rsidRDefault="00015D5B" w:rsidP="009B3676">
      <w:pPr>
        <w:pStyle w:val="3GPPText"/>
      </w:pPr>
    </w:p>
    <w:p w14:paraId="7275ECCB" w14:textId="65E7D452" w:rsidR="0089148E" w:rsidRPr="009B3676" w:rsidRDefault="000153A0" w:rsidP="009A734D">
      <w:pPr>
        <w:pStyle w:val="3GPPH3"/>
        <w:rPr>
          <w:lang w:val="en-US"/>
        </w:rPr>
      </w:pPr>
      <w:r>
        <w:rPr>
          <w:lang w:val="en-US"/>
        </w:rPr>
        <w:lastRenderedPageBreak/>
        <w:t xml:space="preserve"> </w:t>
      </w:r>
      <w:r w:rsidR="002E7DF3" w:rsidRPr="009B3676">
        <w:rPr>
          <w:lang w:val="en-US"/>
        </w:rPr>
        <w:t>T</w:t>
      </w:r>
      <w:r w:rsidR="0089148E" w:rsidRPr="009B3676">
        <w:rPr>
          <w:lang w:val="en-US"/>
        </w:rPr>
        <w:t>ransmission Schemes</w:t>
      </w:r>
    </w:p>
    <w:p w14:paraId="7257DE57" w14:textId="40340907" w:rsidR="002875E7" w:rsidRPr="000153A0" w:rsidRDefault="00F15BFB" w:rsidP="00CB1C82">
      <w:pPr>
        <w:pStyle w:val="3GPPText"/>
      </w:pPr>
      <w:r w:rsidRPr="000153A0">
        <w:t xml:space="preserve">For </w:t>
      </w:r>
      <w:r w:rsidR="00E755AE" w:rsidRPr="000153A0">
        <w:t>the future unicast mode</w:t>
      </w:r>
      <w:r w:rsidR="00D40D1B">
        <w:t>,</w:t>
      </w:r>
      <w:r w:rsidR="00E755AE" w:rsidRPr="000153A0">
        <w:t xml:space="preserve"> it is likely beneficial to introduce spatial multiplexing. </w:t>
      </w:r>
      <w:r w:rsidR="002875E7" w:rsidRPr="000153A0">
        <w:t>To determine a possible setup</w:t>
      </w:r>
      <w:r w:rsidR="00D40D1B">
        <w:t>,</w:t>
      </w:r>
      <w:r w:rsidR="002875E7" w:rsidRPr="000153A0">
        <w:t xml:space="preserve"> we need to consider the following: </w:t>
      </w:r>
      <w:r w:rsidR="00B63465" w:rsidRPr="000153A0">
        <w:t>F</w:t>
      </w:r>
      <w:r w:rsidR="002875E7" w:rsidRPr="000153A0">
        <w:t xml:space="preserve">or a </w:t>
      </w:r>
      <w:r w:rsidR="00B63465" w:rsidRPr="000153A0">
        <w:t xml:space="preserve">relative speed of </w:t>
      </w:r>
      <w:r w:rsidR="002875E7" w:rsidRPr="000153A0">
        <w:t>as low as 36 km/h</w:t>
      </w:r>
      <w:r w:rsidR="00D40D1B">
        <w:t>,</w:t>
      </w:r>
      <w:r w:rsidR="002875E7" w:rsidRPr="000153A0">
        <w:t xml:space="preserve"> the coherence time for the small scale parameters </w:t>
      </w:r>
      <w:r w:rsidR="00B63465" w:rsidRPr="000153A0">
        <w:t xml:space="preserve">of the channel </w:t>
      </w:r>
      <w:r w:rsidR="002875E7" w:rsidRPr="000153A0">
        <w:t xml:space="preserve">is about 5 ms. Therefore, the small scale </w:t>
      </w:r>
      <w:r w:rsidR="0075669F" w:rsidRPr="000153A0">
        <w:t xml:space="preserve">properties </w:t>
      </w:r>
      <w:r w:rsidR="002875E7" w:rsidRPr="000153A0">
        <w:t>of the channel</w:t>
      </w:r>
      <w:r w:rsidR="0075669F" w:rsidRPr="000153A0">
        <w:t xml:space="preserve"> </w:t>
      </w:r>
      <w:r w:rsidR="00B63465" w:rsidRPr="000153A0">
        <w:t>chang</w:t>
      </w:r>
      <w:r w:rsidR="00D40D1B">
        <w:t>e</w:t>
      </w:r>
      <w:r w:rsidR="00B63465" w:rsidRPr="000153A0">
        <w:t xml:space="preserve"> too </w:t>
      </w:r>
      <w:r w:rsidR="00D40D1B">
        <w:t>quickly</w:t>
      </w:r>
      <w:r w:rsidR="00D40D1B" w:rsidRPr="000153A0">
        <w:t xml:space="preserve"> </w:t>
      </w:r>
      <w:r w:rsidR="00B63465" w:rsidRPr="000153A0">
        <w:t>to acquire, share and use the instantaneous channel information</w:t>
      </w:r>
      <w:r w:rsidR="00C4254C" w:rsidRPr="000153A0">
        <w:t xml:space="preserve"> to enable coherent combining.</w:t>
      </w:r>
    </w:p>
    <w:p w14:paraId="19C16E44" w14:textId="12ACB314" w:rsidR="00E755AE" w:rsidRDefault="003478CD" w:rsidP="00CB1C82">
      <w:pPr>
        <w:pStyle w:val="3GPPText"/>
      </w:pPr>
      <w:r w:rsidRPr="000153A0">
        <w:t>The large scale parameters will change less frequent</w:t>
      </w:r>
      <w:r w:rsidR="00D40D1B">
        <w:t>ly</w:t>
      </w:r>
      <w:r w:rsidRPr="000153A0">
        <w:t xml:space="preserve">. </w:t>
      </w:r>
      <w:r w:rsidR="002875E7" w:rsidRPr="000153A0">
        <w:t>However, to acquire large scale parameters of the system</w:t>
      </w:r>
      <w:r w:rsidR="00D40D1B">
        <w:t>,</w:t>
      </w:r>
      <w:r w:rsidR="002875E7" w:rsidRPr="000153A0">
        <w:t xml:space="preserve"> a</w:t>
      </w:r>
      <w:r w:rsidR="00C4254C" w:rsidRPr="000153A0">
        <w:t>n</w:t>
      </w:r>
      <w:r w:rsidR="002875E7" w:rsidRPr="000153A0">
        <w:t xml:space="preserve"> averaging of different channel realization</w:t>
      </w:r>
      <w:r w:rsidR="009B3676">
        <w:t>s</w:t>
      </w:r>
      <w:r w:rsidR="002875E7" w:rsidRPr="000153A0">
        <w:t xml:space="preserve"> </w:t>
      </w:r>
      <w:r w:rsidR="009B3676">
        <w:t xml:space="preserve">may be </w:t>
      </w:r>
      <w:r w:rsidR="002875E7" w:rsidRPr="000153A0">
        <w:t>necessary. Thus, we think the current focus of the study should prioritize open loop spatial multiplexing over closed loop spatial multiplexing.</w:t>
      </w:r>
      <w:r w:rsidR="00C4254C" w:rsidRPr="000153A0">
        <w:t xml:space="preserve"> Closed loop may be applicable for </w:t>
      </w:r>
      <w:r w:rsidR="00B63465" w:rsidRPr="000153A0">
        <w:t>specific use-cases like platooning as the vehicles stay at a constant distance to each other and move at the same speed</w:t>
      </w:r>
      <w:r w:rsidR="00D40D1B">
        <w:t>.</w:t>
      </w:r>
      <w:r w:rsidR="00B63465" w:rsidRPr="000153A0">
        <w:t xml:space="preserve"> </w:t>
      </w:r>
      <w:r w:rsidR="00D40D1B">
        <w:t>A</w:t>
      </w:r>
      <w:r w:rsidR="00B63465" w:rsidRPr="000153A0">
        <w:t xml:space="preserve"> communication based on closed loop spatial multiplexing </w:t>
      </w:r>
      <w:r w:rsidRPr="000153A0">
        <w:t xml:space="preserve">may </w:t>
      </w:r>
      <w:r w:rsidR="00B63465" w:rsidRPr="000153A0">
        <w:t>be beneficial</w:t>
      </w:r>
      <w:r w:rsidR="00C4254C" w:rsidRPr="000153A0">
        <w:t xml:space="preserve"> and can be separately studied with 2</w:t>
      </w:r>
      <w:r w:rsidR="00C4254C" w:rsidRPr="009B3676">
        <w:t>nd</w:t>
      </w:r>
      <w:r w:rsidR="00C4254C" w:rsidRPr="000153A0">
        <w:t xml:space="preserve"> priority</w:t>
      </w:r>
      <w:r w:rsidR="00B63465" w:rsidRPr="000153A0">
        <w:t>.</w:t>
      </w:r>
    </w:p>
    <w:p w14:paraId="3C470A65" w14:textId="4EFD257F" w:rsidR="000D085B" w:rsidRPr="000153A0" w:rsidRDefault="00A549F3">
      <w:pPr>
        <w:pStyle w:val="3GPPText"/>
      </w:pPr>
      <w:r>
        <w:t xml:space="preserve">As shown in Figure 2 for a LOS and NLOS scenario </w:t>
      </w:r>
      <w:r w:rsidR="000D085B" w:rsidRPr="000153A0">
        <w:t xml:space="preserve">precoder cycling </w:t>
      </w:r>
      <w:r>
        <w:t>base on the</w:t>
      </w:r>
      <w:r w:rsidRPr="000153A0">
        <w:t xml:space="preserve"> </w:t>
      </w:r>
      <w:r w:rsidR="000D085B" w:rsidRPr="000153A0">
        <w:t xml:space="preserve">NR type 1 codebook </w:t>
      </w:r>
      <w:r>
        <w:t xml:space="preserve">with a cross polarized antenna array is feasible. </w:t>
      </w:r>
    </w:p>
    <w:p w14:paraId="2CAFD3A9" w14:textId="1F3FB056" w:rsidR="00E755AE" w:rsidRPr="000153A0" w:rsidRDefault="00E755AE" w:rsidP="00CB1C82">
      <w:pPr>
        <w:pStyle w:val="3GPPText"/>
      </w:pPr>
      <w:r w:rsidRPr="000153A0">
        <w:t>For transmit diversity for PSSCH</w:t>
      </w:r>
      <w:r w:rsidR="00C4254C" w:rsidRPr="000153A0">
        <w:t xml:space="preserve">, </w:t>
      </w:r>
      <w:r w:rsidRPr="000153A0">
        <w:t xml:space="preserve">the same considerations as </w:t>
      </w:r>
      <w:r w:rsidR="00C4254C" w:rsidRPr="000153A0">
        <w:t xml:space="preserve">discussed </w:t>
      </w:r>
      <w:r w:rsidRPr="000153A0">
        <w:t>for the PSCCH</w:t>
      </w:r>
      <w:r w:rsidR="00C4254C" w:rsidRPr="000153A0">
        <w:t xml:space="preserve"> are applicable</w:t>
      </w:r>
      <w:r w:rsidRPr="000153A0">
        <w:t>.</w:t>
      </w:r>
    </w:p>
    <w:p w14:paraId="65C385B1" w14:textId="609457C5" w:rsidR="000D085B" w:rsidRPr="000153A0" w:rsidRDefault="00757813" w:rsidP="00303F4B">
      <w:pPr>
        <w:pStyle w:val="3GPPText"/>
        <w:keepNext/>
        <w:jc w:val="center"/>
      </w:pPr>
      <w:r>
        <w:object w:dxaOrig="10576" w:dyaOrig="3796" w14:anchorId="05BD2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79.45pt" o:ole="">
            <v:imagedata r:id="rId15" o:title=""/>
          </v:shape>
          <o:OLEObject Type="Embed" ProgID="Visio.Drawing.15" ShapeID="_x0000_i1025" DrawAspect="Content" ObjectID="_1595443056" r:id="rId16"/>
        </w:object>
      </w:r>
    </w:p>
    <w:p w14:paraId="72B7E400" w14:textId="36CC4C8C" w:rsidR="0075669F" w:rsidRPr="009B3676" w:rsidRDefault="000D085B" w:rsidP="00303F4B">
      <w:pPr>
        <w:pStyle w:val="Caption"/>
        <w:jc w:val="center"/>
        <w:rPr>
          <w:sz w:val="22"/>
        </w:rPr>
      </w:pPr>
      <w:bookmarkStart w:id="2" w:name="_Ref521417578"/>
      <w:r w:rsidRPr="009B3676">
        <w:rPr>
          <w:sz w:val="22"/>
        </w:rPr>
        <w:t xml:space="preserve">Figure </w:t>
      </w:r>
      <w:r w:rsidRPr="009B3676">
        <w:rPr>
          <w:sz w:val="22"/>
        </w:rPr>
        <w:fldChar w:fldCharType="begin"/>
      </w:r>
      <w:r w:rsidRPr="009B3676">
        <w:rPr>
          <w:sz w:val="22"/>
        </w:rPr>
        <w:instrText xml:space="preserve"> SEQ Figure \* ARABIC </w:instrText>
      </w:r>
      <w:r w:rsidRPr="009B3676">
        <w:rPr>
          <w:sz w:val="22"/>
        </w:rPr>
        <w:fldChar w:fldCharType="separate"/>
      </w:r>
      <w:r w:rsidR="00EA366D">
        <w:rPr>
          <w:noProof/>
          <w:sz w:val="22"/>
        </w:rPr>
        <w:t>2</w:t>
      </w:r>
      <w:r w:rsidRPr="009B3676">
        <w:rPr>
          <w:sz w:val="22"/>
        </w:rPr>
        <w:fldChar w:fldCharType="end"/>
      </w:r>
      <w:bookmarkEnd w:id="2"/>
      <w:r w:rsidRPr="009B3676">
        <w:rPr>
          <w:sz w:val="22"/>
        </w:rPr>
        <w:t xml:space="preserve">: Rank 1 and Rank 2 open loop NR type 1 codebook based precoder cycling (CB PC) in a LOS </w:t>
      </w:r>
      <w:r w:rsidR="00A549F3" w:rsidRPr="009B3676">
        <w:rPr>
          <w:sz w:val="22"/>
        </w:rPr>
        <w:t xml:space="preserve">and NLOS </w:t>
      </w:r>
      <w:r w:rsidRPr="009B3676">
        <w:rPr>
          <w:sz w:val="22"/>
        </w:rPr>
        <w:t>scenario with cross polarized transmit antennas</w:t>
      </w:r>
      <w:r w:rsidR="00A549F3" w:rsidRPr="009B3676">
        <w:rPr>
          <w:sz w:val="22"/>
        </w:rPr>
        <w:t>.</w:t>
      </w:r>
    </w:p>
    <w:p w14:paraId="29913DB0" w14:textId="77777777" w:rsidR="0075669F" w:rsidRPr="00CC47B3" w:rsidRDefault="0075669F" w:rsidP="009B3676">
      <w:pPr>
        <w:pStyle w:val="3GPPText"/>
      </w:pPr>
    </w:p>
    <w:p w14:paraId="79813729" w14:textId="77777777" w:rsidR="006C681F" w:rsidRPr="00FE4E07" w:rsidRDefault="006C681F" w:rsidP="009A734D">
      <w:pPr>
        <w:pStyle w:val="3GPPText"/>
        <w:numPr>
          <w:ilvl w:val="0"/>
          <w:numId w:val="67"/>
        </w:numPr>
      </w:pPr>
    </w:p>
    <w:p w14:paraId="6AE52C19" w14:textId="3859E24E" w:rsidR="00B63465" w:rsidRPr="009B3676" w:rsidRDefault="00B63465" w:rsidP="009B3676">
      <w:pPr>
        <w:pStyle w:val="3GPPText"/>
        <w:numPr>
          <w:ilvl w:val="1"/>
          <w:numId w:val="72"/>
        </w:numPr>
        <w:rPr>
          <w:b/>
        </w:rPr>
      </w:pPr>
      <w:r w:rsidRPr="009B3676">
        <w:rPr>
          <w:b/>
        </w:rPr>
        <w:t>Evaluate open loop spatial multiplexing as a primary option for spatial multiplexing.</w:t>
      </w:r>
    </w:p>
    <w:p w14:paraId="2E3F8A03" w14:textId="3F91E52B" w:rsidR="00074F98" w:rsidRPr="009B3676" w:rsidRDefault="00C4254C" w:rsidP="009B3676">
      <w:pPr>
        <w:pStyle w:val="3GPPText"/>
        <w:numPr>
          <w:ilvl w:val="1"/>
          <w:numId w:val="72"/>
        </w:numPr>
        <w:rPr>
          <w:b/>
        </w:rPr>
      </w:pPr>
      <w:r w:rsidRPr="009B3676">
        <w:rPr>
          <w:b/>
        </w:rPr>
        <w:t>Evaluate transparent transmit diversity schemes for PSSCH</w:t>
      </w:r>
    </w:p>
    <w:p w14:paraId="34720FEB" w14:textId="77777777" w:rsidR="0075669F" w:rsidRPr="000153A0" w:rsidRDefault="0075669F" w:rsidP="009B3676">
      <w:pPr>
        <w:pStyle w:val="3GPPText"/>
      </w:pPr>
    </w:p>
    <w:p w14:paraId="6BBCFD44" w14:textId="4EFE0C70" w:rsidR="002E7DF3" w:rsidRPr="009B3676" w:rsidRDefault="000153A0" w:rsidP="009A734D">
      <w:pPr>
        <w:pStyle w:val="3GPPH3"/>
        <w:rPr>
          <w:lang w:val="en-US"/>
        </w:rPr>
      </w:pPr>
      <w:r>
        <w:rPr>
          <w:lang w:val="en-US"/>
        </w:rPr>
        <w:t xml:space="preserve"> </w:t>
      </w:r>
      <w:r w:rsidR="0089148E" w:rsidRPr="009B3676">
        <w:rPr>
          <w:lang w:val="en-US"/>
        </w:rPr>
        <w:t>Encoding</w:t>
      </w:r>
      <w:r w:rsidR="00D507CF" w:rsidRPr="009B3676">
        <w:rPr>
          <w:lang w:val="en-US"/>
        </w:rPr>
        <w:t xml:space="preserve"> / Mapping</w:t>
      </w:r>
    </w:p>
    <w:p w14:paraId="62745F66" w14:textId="3AE82B51" w:rsidR="005815B7" w:rsidRPr="00CC47B3" w:rsidRDefault="00D40D1B" w:rsidP="009B3676">
      <w:pPr>
        <w:pStyle w:val="3GPPText"/>
        <w:rPr>
          <w:sz w:val="20"/>
          <w:lang w:val="en-GB"/>
        </w:rPr>
      </w:pPr>
      <w:r>
        <w:t>Regarding</w:t>
      </w:r>
      <w:r w:rsidRPr="000153A0">
        <w:t xml:space="preserve"> </w:t>
      </w:r>
      <w:r w:rsidR="00FE537B" w:rsidRPr="000153A0">
        <w:t>the FEC</w:t>
      </w:r>
      <w:r w:rsidR="005815B7" w:rsidRPr="000153A0">
        <w:t xml:space="preserve">, </w:t>
      </w:r>
      <w:r w:rsidR="00FE537B" w:rsidRPr="000153A0">
        <w:t>LDPC</w:t>
      </w:r>
      <w:r>
        <w:t xml:space="preserve"> used in PDSCH</w:t>
      </w:r>
      <w:r w:rsidR="00FE537B" w:rsidRPr="000153A0">
        <w:t xml:space="preserve"> should be considered as a baseline</w:t>
      </w:r>
      <w:r w:rsidR="005815B7" w:rsidRPr="000153A0">
        <w:t xml:space="preserve"> for </w:t>
      </w:r>
      <w:r w:rsidRPr="000153A0">
        <w:t>P</w:t>
      </w:r>
      <w:r>
        <w:t>S</w:t>
      </w:r>
      <w:r w:rsidRPr="000153A0">
        <w:t xml:space="preserve">SCH </w:t>
      </w:r>
      <w:r w:rsidR="005815B7" w:rsidRPr="000153A0">
        <w:t>transmissions</w:t>
      </w:r>
      <w:r w:rsidR="00FE537B" w:rsidRPr="000153A0">
        <w:t>.</w:t>
      </w:r>
    </w:p>
    <w:p w14:paraId="3B06A646" w14:textId="77777777" w:rsidR="00876DC7" w:rsidRPr="009A734D" w:rsidRDefault="00876DC7" w:rsidP="009A734D">
      <w:pPr>
        <w:pStyle w:val="3GPPH1"/>
      </w:pPr>
      <w:r w:rsidRPr="009A734D">
        <w:t>Conclusions</w:t>
      </w:r>
    </w:p>
    <w:p w14:paraId="3B7DD106" w14:textId="66AB6A04" w:rsidR="00482C09" w:rsidRDefault="00987FF1" w:rsidP="009B3676">
      <w:pPr>
        <w:pStyle w:val="3GPPText"/>
      </w:pPr>
      <w:r w:rsidRPr="009B3676">
        <w:t>In this contribution, we provided our initial views on</w:t>
      </w:r>
      <w:r w:rsidR="00BF1959">
        <w:t xml:space="preserve"> the</w:t>
      </w:r>
      <w:r w:rsidRPr="009B3676">
        <w:t xml:space="preserve"> sidelink physical structure. In general, we observe that</w:t>
      </w:r>
      <w:r w:rsidR="00BF1959">
        <w:t xml:space="preserve"> the</w:t>
      </w:r>
      <w:r w:rsidRPr="009B3676">
        <w:t xml:space="preserve"> sidelink physical structure discussion is also dependent on </w:t>
      </w:r>
      <w:r w:rsidR="00BF1959">
        <w:t xml:space="preserve">the </w:t>
      </w:r>
      <w:r w:rsidRPr="009B3676">
        <w:t>sidelink resource allocation and</w:t>
      </w:r>
      <w:r w:rsidR="00BF1959">
        <w:t>,</w:t>
      </w:r>
      <w:r w:rsidRPr="009B3676">
        <w:t xml:space="preserve"> </w:t>
      </w:r>
      <w:r w:rsidR="00995922" w:rsidRPr="009B3676">
        <w:t>therefore</w:t>
      </w:r>
      <w:r w:rsidR="00BF1959">
        <w:t>,</w:t>
      </w:r>
      <w:r w:rsidR="00995922" w:rsidRPr="009B3676">
        <w:t xml:space="preserve"> ma</w:t>
      </w:r>
      <w:r w:rsidR="00CB1C82" w:rsidRPr="009B3676">
        <w:t>n</w:t>
      </w:r>
      <w:r w:rsidR="00995922" w:rsidRPr="009B3676">
        <w:t xml:space="preserve">y of </w:t>
      </w:r>
      <w:r w:rsidR="00BF1959">
        <w:t xml:space="preserve">the </w:t>
      </w:r>
      <w:r w:rsidR="00CB1C82" w:rsidRPr="009B3676">
        <w:t xml:space="preserve">physical layer </w:t>
      </w:r>
      <w:r w:rsidR="00995922" w:rsidRPr="009B3676">
        <w:t xml:space="preserve">aspects should be discussed </w:t>
      </w:r>
      <w:r w:rsidR="00CB1C82" w:rsidRPr="009B3676">
        <w:t>jointly with</w:t>
      </w:r>
      <w:r w:rsidR="00BF1959">
        <w:t xml:space="preserve"> the</w:t>
      </w:r>
      <w:r w:rsidR="00CB1C82" w:rsidRPr="009B3676">
        <w:t xml:space="preserve"> resource allocation framework</w:t>
      </w:r>
      <w:r w:rsidR="00995922" w:rsidRPr="009B3676">
        <w:t>.</w:t>
      </w:r>
    </w:p>
    <w:p w14:paraId="620D190D" w14:textId="77777777" w:rsidR="009A734D" w:rsidRDefault="009A734D" w:rsidP="009B3676">
      <w:pPr>
        <w:pStyle w:val="3GPPText"/>
      </w:pPr>
    </w:p>
    <w:p w14:paraId="17F4445E" w14:textId="77777777" w:rsidR="009A734D" w:rsidRDefault="009A734D" w:rsidP="009A734D">
      <w:pPr>
        <w:pStyle w:val="3GPPText"/>
        <w:numPr>
          <w:ilvl w:val="0"/>
          <w:numId w:val="102"/>
        </w:numPr>
      </w:pPr>
    </w:p>
    <w:p w14:paraId="10EF759C" w14:textId="77777777" w:rsidR="009A734D" w:rsidRDefault="009A734D" w:rsidP="009A734D">
      <w:pPr>
        <w:pStyle w:val="3GPPText"/>
        <w:numPr>
          <w:ilvl w:val="1"/>
          <w:numId w:val="53"/>
        </w:numPr>
      </w:pPr>
      <w:r w:rsidRPr="00FE4E07">
        <w:rPr>
          <w:b/>
        </w:rPr>
        <w:t>F</w:t>
      </w:r>
      <w:r w:rsidRPr="00FE4E07">
        <w:rPr>
          <w:b/>
          <w:szCs w:val="22"/>
        </w:rPr>
        <w:t xml:space="preserve">urther discuss if there are benefits to support different SCS options for </w:t>
      </w:r>
      <w:r>
        <w:rPr>
          <w:b/>
          <w:szCs w:val="22"/>
        </w:rPr>
        <w:t xml:space="preserve">the </w:t>
      </w:r>
      <w:r w:rsidRPr="00FE4E07">
        <w:rPr>
          <w:b/>
          <w:szCs w:val="22"/>
        </w:rPr>
        <w:t>sidelink</w:t>
      </w:r>
      <w:r>
        <w:rPr>
          <w:b/>
          <w:szCs w:val="22"/>
        </w:rPr>
        <w:t xml:space="preserve"> of</w:t>
      </w:r>
      <w:r w:rsidRPr="00FE4E07">
        <w:rPr>
          <w:b/>
          <w:szCs w:val="22"/>
        </w:rPr>
        <w:t xml:space="preserve"> eV2X use cases</w:t>
      </w:r>
      <w:r w:rsidRPr="00FE4E07">
        <w:t xml:space="preserve"> </w:t>
      </w:r>
    </w:p>
    <w:p w14:paraId="2B56CB24" w14:textId="77777777" w:rsidR="009A734D" w:rsidRPr="000153A0" w:rsidRDefault="009A734D" w:rsidP="009A734D">
      <w:pPr>
        <w:pStyle w:val="3GPPText"/>
        <w:numPr>
          <w:ilvl w:val="0"/>
          <w:numId w:val="102"/>
        </w:numPr>
      </w:pPr>
    </w:p>
    <w:p w14:paraId="3BBBFC58" w14:textId="77777777" w:rsidR="009A734D" w:rsidRPr="009B3676" w:rsidRDefault="009A734D" w:rsidP="009A734D">
      <w:pPr>
        <w:pStyle w:val="3GPPAgreements"/>
      </w:pPr>
      <w:r w:rsidRPr="009B3676">
        <w:rPr>
          <w:b/>
          <w:szCs w:val="22"/>
        </w:rPr>
        <w:t xml:space="preserve">Based on the assumption of ~0.5 km maximum communication distance, a maximum delay spread of </w:t>
      </w:r>
      <w:r>
        <w:rPr>
          <w:b/>
          <w:szCs w:val="22"/>
        </w:rPr>
        <w:t>1</w:t>
      </w:r>
      <w:r w:rsidRPr="009B3676">
        <w:rPr>
          <w:b/>
          <w:szCs w:val="22"/>
        </w:rPr>
        <w:t xml:space="preserve"> </w:t>
      </w:r>
      <m:oMath>
        <m:r>
          <m:rPr>
            <m:sty m:val="b"/>
          </m:rPr>
          <w:rPr>
            <w:rFonts w:ascii="Cambria Math" w:hAnsi="Cambria Math"/>
          </w:rPr>
          <m:t>μs</m:t>
        </m:r>
      </m:oMath>
      <w:r w:rsidRPr="009B3676">
        <w:rPr>
          <w:b/>
        </w:rPr>
        <w:t xml:space="preserve"> and </w:t>
      </w:r>
      <w:r w:rsidRPr="009B3676">
        <w:rPr>
          <w:b/>
          <w:szCs w:val="22"/>
        </w:rPr>
        <w:t>a timing offset error analysis, a CP size not leading to degradation of the system performance should be selected</w:t>
      </w:r>
    </w:p>
    <w:p w14:paraId="5997E376" w14:textId="77777777" w:rsidR="009A734D" w:rsidRPr="000153A0" w:rsidRDefault="009A734D" w:rsidP="009A734D">
      <w:pPr>
        <w:pStyle w:val="3GPPText"/>
        <w:numPr>
          <w:ilvl w:val="0"/>
          <w:numId w:val="102"/>
        </w:numPr>
      </w:pPr>
    </w:p>
    <w:p w14:paraId="32FE1270" w14:textId="77777777" w:rsidR="009A734D" w:rsidRPr="000153A0" w:rsidRDefault="009A734D" w:rsidP="009A734D">
      <w:pPr>
        <w:pStyle w:val="3GPPText"/>
        <w:numPr>
          <w:ilvl w:val="1"/>
          <w:numId w:val="10"/>
        </w:numPr>
        <w:rPr>
          <w:b/>
          <w:szCs w:val="22"/>
        </w:rPr>
      </w:pPr>
      <w:r w:rsidRPr="000153A0">
        <w:rPr>
          <w:b/>
          <w:szCs w:val="22"/>
        </w:rPr>
        <w:t>At least for FR1, c</w:t>
      </w:r>
      <w:r w:rsidRPr="009B3676">
        <w:rPr>
          <w:b/>
          <w:szCs w:val="22"/>
        </w:rPr>
        <w:t>onsider OFDM as the baseline waveform for both PSCCH and PSSCH</w:t>
      </w:r>
    </w:p>
    <w:p w14:paraId="58163418" w14:textId="77777777" w:rsidR="009A734D" w:rsidRPr="009B3676" w:rsidRDefault="009A734D" w:rsidP="009A734D">
      <w:pPr>
        <w:pStyle w:val="3GPPText"/>
        <w:numPr>
          <w:ilvl w:val="2"/>
          <w:numId w:val="10"/>
        </w:numPr>
        <w:rPr>
          <w:b/>
          <w:szCs w:val="22"/>
        </w:rPr>
      </w:pPr>
      <w:r w:rsidRPr="009B3676">
        <w:rPr>
          <w:b/>
          <w:szCs w:val="22"/>
        </w:rPr>
        <w:t xml:space="preserve">SC-FDMA </w:t>
      </w:r>
      <w:r w:rsidRPr="000153A0">
        <w:rPr>
          <w:b/>
          <w:szCs w:val="22"/>
        </w:rPr>
        <w:t xml:space="preserve">is considered </w:t>
      </w:r>
      <w:r w:rsidRPr="009B3676">
        <w:rPr>
          <w:b/>
          <w:szCs w:val="22"/>
        </w:rPr>
        <w:t>only if significant benefits over OFDM are observed</w:t>
      </w:r>
    </w:p>
    <w:p w14:paraId="7A2456E7" w14:textId="77777777" w:rsidR="009A734D" w:rsidRPr="000153A0" w:rsidRDefault="009A734D" w:rsidP="009A734D">
      <w:pPr>
        <w:pStyle w:val="3GPPText"/>
        <w:numPr>
          <w:ilvl w:val="0"/>
          <w:numId w:val="102"/>
        </w:numPr>
      </w:pPr>
    </w:p>
    <w:p w14:paraId="5F26E69C" w14:textId="77777777" w:rsidR="009A734D" w:rsidRPr="009B3676" w:rsidRDefault="009A734D" w:rsidP="009A734D">
      <w:pPr>
        <w:pStyle w:val="3GPPText"/>
        <w:numPr>
          <w:ilvl w:val="1"/>
          <w:numId w:val="72"/>
        </w:numPr>
        <w:rPr>
          <w:b/>
          <w:szCs w:val="22"/>
        </w:rPr>
      </w:pPr>
      <w:r w:rsidRPr="009B3676">
        <w:rPr>
          <w:b/>
          <w:szCs w:val="22"/>
        </w:rPr>
        <w:t xml:space="preserve">Consider </w:t>
      </w:r>
      <w:r>
        <w:rPr>
          <w:b/>
          <w:szCs w:val="22"/>
        </w:rPr>
        <w:t xml:space="preserve">a </w:t>
      </w:r>
      <w:r w:rsidRPr="009B3676">
        <w:rPr>
          <w:b/>
          <w:szCs w:val="22"/>
        </w:rPr>
        <w:t>common DMRS design for PSSCH and PSCCH in the case of FDM between PSSCH and PSCCH</w:t>
      </w:r>
    </w:p>
    <w:p w14:paraId="7269D0E6" w14:textId="77777777" w:rsidR="009A734D" w:rsidRPr="000153A0" w:rsidRDefault="009A734D" w:rsidP="009A734D">
      <w:pPr>
        <w:pStyle w:val="3GPPText"/>
        <w:numPr>
          <w:ilvl w:val="1"/>
          <w:numId w:val="72"/>
        </w:numPr>
        <w:rPr>
          <w:b/>
          <w:szCs w:val="22"/>
        </w:rPr>
      </w:pPr>
      <w:r w:rsidRPr="009B3676">
        <w:rPr>
          <w:b/>
          <w:szCs w:val="22"/>
        </w:rPr>
        <w:t xml:space="preserve">Consider </w:t>
      </w:r>
      <w:r>
        <w:rPr>
          <w:b/>
          <w:szCs w:val="22"/>
        </w:rPr>
        <w:t xml:space="preserve">the </w:t>
      </w:r>
      <w:r w:rsidRPr="009B3676">
        <w:rPr>
          <w:b/>
          <w:szCs w:val="22"/>
        </w:rPr>
        <w:t xml:space="preserve">PDCCH reference structure as a starting point for PSCCH in TDM mode and introduce enhancements if </w:t>
      </w:r>
      <w:r>
        <w:rPr>
          <w:b/>
          <w:szCs w:val="22"/>
        </w:rPr>
        <w:t xml:space="preserve">the </w:t>
      </w:r>
      <w:r w:rsidRPr="009B3676">
        <w:rPr>
          <w:b/>
          <w:szCs w:val="22"/>
        </w:rPr>
        <w:t xml:space="preserve">evaluation shows </w:t>
      </w:r>
      <w:r>
        <w:rPr>
          <w:b/>
          <w:szCs w:val="22"/>
        </w:rPr>
        <w:t>in</w:t>
      </w:r>
      <w:r w:rsidRPr="009B3676">
        <w:rPr>
          <w:b/>
          <w:szCs w:val="22"/>
        </w:rPr>
        <w:t>sufficient performance</w:t>
      </w:r>
    </w:p>
    <w:p w14:paraId="4176CD13" w14:textId="77777777" w:rsidR="009A734D" w:rsidRPr="000153A0" w:rsidRDefault="009A734D" w:rsidP="009A734D">
      <w:pPr>
        <w:pStyle w:val="3GPPText"/>
        <w:numPr>
          <w:ilvl w:val="0"/>
          <w:numId w:val="102"/>
        </w:numPr>
      </w:pPr>
    </w:p>
    <w:p w14:paraId="05A63A5B" w14:textId="77777777" w:rsidR="009A734D" w:rsidRPr="009B3676" w:rsidRDefault="009A734D" w:rsidP="009A734D">
      <w:pPr>
        <w:pStyle w:val="3GPPText"/>
        <w:numPr>
          <w:ilvl w:val="1"/>
          <w:numId w:val="72"/>
        </w:numPr>
        <w:rPr>
          <w:b/>
        </w:rPr>
      </w:pPr>
      <w:r w:rsidRPr="009B3676">
        <w:rPr>
          <w:b/>
        </w:rPr>
        <w:t>Prioritize the evaluation of transparent schemes for transmit diversity</w:t>
      </w:r>
    </w:p>
    <w:p w14:paraId="5519707A" w14:textId="77777777" w:rsidR="009A734D" w:rsidRPr="000153A0" w:rsidRDefault="009A734D" w:rsidP="009A734D">
      <w:pPr>
        <w:pStyle w:val="3GPPText"/>
        <w:numPr>
          <w:ilvl w:val="2"/>
          <w:numId w:val="72"/>
        </w:numPr>
        <w:rPr>
          <w:b/>
        </w:rPr>
      </w:pPr>
      <w:r w:rsidRPr="009B3676">
        <w:rPr>
          <w:b/>
        </w:rPr>
        <w:t xml:space="preserve">Study the effects of </w:t>
      </w:r>
      <w:r>
        <w:rPr>
          <w:b/>
        </w:rPr>
        <w:t xml:space="preserve">the </w:t>
      </w:r>
      <w:r w:rsidRPr="009B3676">
        <w:rPr>
          <w:b/>
        </w:rPr>
        <w:t>bundling size on the different schemes, as well as give recommendation for a useful bundling parametrization of the different schemes</w:t>
      </w:r>
    </w:p>
    <w:p w14:paraId="7645A17D" w14:textId="77777777" w:rsidR="009A734D" w:rsidRPr="00FE4E07" w:rsidRDefault="009A734D" w:rsidP="009A734D">
      <w:pPr>
        <w:pStyle w:val="3GPPText"/>
        <w:numPr>
          <w:ilvl w:val="0"/>
          <w:numId w:val="102"/>
        </w:numPr>
      </w:pPr>
    </w:p>
    <w:p w14:paraId="68514127" w14:textId="77777777" w:rsidR="009A734D" w:rsidRPr="009B3676" w:rsidRDefault="009A734D" w:rsidP="009A734D">
      <w:pPr>
        <w:pStyle w:val="3GPPText"/>
        <w:numPr>
          <w:ilvl w:val="1"/>
          <w:numId w:val="72"/>
        </w:numPr>
        <w:rPr>
          <w:b/>
        </w:rPr>
      </w:pPr>
      <w:r w:rsidRPr="009B3676">
        <w:rPr>
          <w:b/>
        </w:rPr>
        <w:t xml:space="preserve">For a SCS of 30 kHz or 60 kHz consider to reuse </w:t>
      </w:r>
      <w:r>
        <w:rPr>
          <w:b/>
        </w:rPr>
        <w:t xml:space="preserve">the </w:t>
      </w:r>
      <w:r w:rsidRPr="009B3676">
        <w:rPr>
          <w:b/>
        </w:rPr>
        <w:t xml:space="preserve">existing DMRS patterns in PDSCH at least as a baseline for </w:t>
      </w:r>
      <w:r>
        <w:rPr>
          <w:b/>
        </w:rPr>
        <w:t xml:space="preserve">the </w:t>
      </w:r>
      <w:r w:rsidRPr="009B3676">
        <w:rPr>
          <w:b/>
        </w:rPr>
        <w:t>initial study</w:t>
      </w:r>
    </w:p>
    <w:p w14:paraId="103D620B" w14:textId="77777777" w:rsidR="009A734D" w:rsidRPr="009B3676" w:rsidRDefault="009A734D" w:rsidP="009A734D">
      <w:pPr>
        <w:pStyle w:val="3GPPText"/>
        <w:numPr>
          <w:ilvl w:val="1"/>
          <w:numId w:val="72"/>
        </w:numPr>
        <w:rPr>
          <w:b/>
        </w:rPr>
      </w:pPr>
      <w:r w:rsidRPr="009B3676">
        <w:rPr>
          <w:b/>
        </w:rPr>
        <w:t>If 15 kHz is selected for the ITS band, consider to define new DMRS patterns to improve demodulation performance</w:t>
      </w:r>
    </w:p>
    <w:p w14:paraId="1DE6F08D" w14:textId="77777777" w:rsidR="009A734D" w:rsidRPr="000153A0" w:rsidRDefault="009A734D" w:rsidP="009A734D">
      <w:pPr>
        <w:pStyle w:val="3GPPText"/>
        <w:numPr>
          <w:ilvl w:val="1"/>
          <w:numId w:val="72"/>
        </w:numPr>
        <w:rPr>
          <w:b/>
        </w:rPr>
      </w:pPr>
      <w:r w:rsidRPr="009B3676">
        <w:rPr>
          <w:b/>
        </w:rPr>
        <w:t xml:space="preserve">Consider </w:t>
      </w:r>
      <w:r w:rsidRPr="000153A0">
        <w:rPr>
          <w:b/>
        </w:rPr>
        <w:t xml:space="preserve">to support </w:t>
      </w:r>
      <w:r w:rsidRPr="009B3676">
        <w:rPr>
          <w:b/>
        </w:rPr>
        <w:t xml:space="preserve">up to 8 antenna ports </w:t>
      </w:r>
      <w:r w:rsidRPr="000153A0">
        <w:rPr>
          <w:b/>
        </w:rPr>
        <w:t xml:space="preserve">from </w:t>
      </w:r>
      <w:r>
        <w:rPr>
          <w:b/>
        </w:rPr>
        <w:t xml:space="preserve">a </w:t>
      </w:r>
      <w:r w:rsidRPr="000153A0">
        <w:rPr>
          <w:b/>
        </w:rPr>
        <w:t xml:space="preserve">system perspective </w:t>
      </w:r>
      <w:r w:rsidRPr="009B3676">
        <w:rPr>
          <w:b/>
        </w:rPr>
        <w:t xml:space="preserve">with orthogonal reference signals to support spatial multiplexing </w:t>
      </w:r>
      <w:r w:rsidRPr="000153A0">
        <w:rPr>
          <w:b/>
        </w:rPr>
        <w:t xml:space="preserve">of UEs </w:t>
      </w:r>
      <w:r w:rsidRPr="009B3676">
        <w:rPr>
          <w:b/>
        </w:rPr>
        <w:t xml:space="preserve">as well as </w:t>
      </w:r>
      <w:r>
        <w:rPr>
          <w:b/>
        </w:rPr>
        <w:t xml:space="preserve">to </w:t>
      </w:r>
      <w:r w:rsidRPr="009B3676">
        <w:rPr>
          <w:b/>
        </w:rPr>
        <w:t>resolve collisions of different devices transmitting in the same resource</w:t>
      </w:r>
      <w:r w:rsidRPr="000153A0">
        <w:rPr>
          <w:b/>
        </w:rPr>
        <w:t>s</w:t>
      </w:r>
    </w:p>
    <w:p w14:paraId="1DE8634D" w14:textId="77777777" w:rsidR="009A734D" w:rsidRPr="00FE4E07" w:rsidRDefault="009A734D" w:rsidP="009A734D">
      <w:pPr>
        <w:pStyle w:val="3GPPText"/>
        <w:numPr>
          <w:ilvl w:val="0"/>
          <w:numId w:val="102"/>
        </w:numPr>
      </w:pPr>
    </w:p>
    <w:p w14:paraId="7736386B" w14:textId="77777777" w:rsidR="009A734D" w:rsidRPr="009B3676" w:rsidRDefault="009A734D" w:rsidP="009A734D">
      <w:pPr>
        <w:pStyle w:val="3GPPText"/>
        <w:numPr>
          <w:ilvl w:val="1"/>
          <w:numId w:val="72"/>
        </w:numPr>
        <w:rPr>
          <w:b/>
        </w:rPr>
      </w:pPr>
      <w:r w:rsidRPr="009B3676">
        <w:rPr>
          <w:b/>
        </w:rPr>
        <w:t>Evaluate open loop spatial multiplexing as a primary option for spatial multiplexing.</w:t>
      </w:r>
    </w:p>
    <w:p w14:paraId="761F4A98" w14:textId="77777777" w:rsidR="009A734D" w:rsidRPr="009B3676" w:rsidRDefault="009A734D" w:rsidP="009A734D">
      <w:pPr>
        <w:pStyle w:val="3GPPText"/>
        <w:numPr>
          <w:ilvl w:val="1"/>
          <w:numId w:val="72"/>
        </w:numPr>
        <w:rPr>
          <w:b/>
        </w:rPr>
      </w:pPr>
      <w:r w:rsidRPr="009B3676">
        <w:rPr>
          <w:b/>
        </w:rPr>
        <w:t>Evaluate transparent transmit diversity schemes for PSSCH</w:t>
      </w:r>
    </w:p>
    <w:p w14:paraId="2F4F9E72" w14:textId="77777777" w:rsidR="009A734D" w:rsidRDefault="009A734D" w:rsidP="009B3676">
      <w:pPr>
        <w:pStyle w:val="3GPPText"/>
      </w:pPr>
    </w:p>
    <w:p w14:paraId="2B86F259" w14:textId="77777777" w:rsidR="009A734D" w:rsidRDefault="009A734D" w:rsidP="009B3676">
      <w:pPr>
        <w:pStyle w:val="3GPPText"/>
      </w:pPr>
    </w:p>
    <w:p w14:paraId="730C0603" w14:textId="77777777" w:rsidR="009A734D" w:rsidRPr="000153A0" w:rsidRDefault="009A734D" w:rsidP="009B3676">
      <w:pPr>
        <w:pStyle w:val="3GPPText"/>
        <w:rPr>
          <w:b/>
        </w:rPr>
      </w:pPr>
    </w:p>
    <w:p w14:paraId="00D8410F" w14:textId="77777777" w:rsidR="009401A4" w:rsidRPr="00EA366D" w:rsidRDefault="009401A4" w:rsidP="00EA366D">
      <w:pPr>
        <w:pStyle w:val="3GPPH1"/>
        <w:tabs>
          <w:tab w:val="clear" w:pos="432"/>
          <w:tab w:val="left" w:pos="425"/>
        </w:tabs>
        <w:ind w:left="425" w:hanging="425"/>
      </w:pPr>
      <w:r w:rsidRPr="00EA366D">
        <w:t>References</w:t>
      </w:r>
    </w:p>
    <w:p w14:paraId="0344824B" w14:textId="77777777" w:rsidR="00D507CF" w:rsidRPr="000153A0" w:rsidRDefault="00D507CF" w:rsidP="00D507C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3" w:name="_Ref520282793"/>
      <w:bookmarkStart w:id="4" w:name="_Ref505694604"/>
      <w:bookmarkStart w:id="5" w:name="_Ref471775016"/>
      <w:r w:rsidRPr="000153A0">
        <w:rPr>
          <w:rFonts w:ascii="Times New Roman" w:eastAsia="SimSun" w:hAnsi="Times New Roman"/>
          <w:sz w:val="20"/>
          <w:szCs w:val="20"/>
        </w:rPr>
        <w:t>RP-181480, “New SID: Study on NR V2X”, Vodafone, La Jolla, USA, June 11th -14th, 2018</w:t>
      </w:r>
      <w:bookmarkEnd w:id="3"/>
    </w:p>
    <w:p w14:paraId="7647204E" w14:textId="77777777" w:rsidR="00D507CF" w:rsidRPr="000153A0" w:rsidRDefault="00D507CF" w:rsidP="00D507C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r w:rsidRPr="000153A0">
        <w:rPr>
          <w:rFonts w:ascii="Times New Roman" w:eastAsia="SimSun" w:hAnsi="Times New Roman"/>
          <w:sz w:val="20"/>
          <w:szCs w:val="20"/>
        </w:rPr>
        <w:t>3GPP TS 22.186, “Service requirements for enhanced V2X scenarios”, 15.2.0</w:t>
      </w:r>
    </w:p>
    <w:p w14:paraId="21AF4A5B" w14:textId="77777777" w:rsidR="00D507CF" w:rsidRPr="000153A0" w:rsidRDefault="00D507CF" w:rsidP="00D507C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6" w:name="_Ref505694607"/>
      <w:r w:rsidRPr="000153A0">
        <w:rPr>
          <w:rFonts w:ascii="Times New Roman" w:eastAsia="SimSun" w:hAnsi="Times New Roman"/>
          <w:sz w:val="20"/>
          <w:szCs w:val="20"/>
        </w:rPr>
        <w:t xml:space="preserve">3GPP TR 22.886, “Study on enhancement of 3GPP support for 5G V2X services”, </w:t>
      </w:r>
      <w:hyperlink r:id="rId17" w:tooltip="Click to download this version" w:history="1">
        <w:r w:rsidRPr="000153A0">
          <w:rPr>
            <w:rFonts w:ascii="Times New Roman" w:eastAsia="SimSun" w:hAnsi="Times New Roman"/>
            <w:sz w:val="20"/>
            <w:szCs w:val="20"/>
          </w:rPr>
          <w:t>15.1.0</w:t>
        </w:r>
      </w:hyperlink>
      <w:bookmarkEnd w:id="6"/>
    </w:p>
    <w:p w14:paraId="72C482E2" w14:textId="77777777" w:rsidR="00161F2D" w:rsidRPr="000153A0" w:rsidRDefault="00161F2D" w:rsidP="00D507C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7" w:name="historyclause"/>
      <w:bookmarkStart w:id="8" w:name="_Ref506017444"/>
      <w:bookmarkEnd w:id="7"/>
      <w:r w:rsidRPr="000153A0">
        <w:rPr>
          <w:rFonts w:ascii="Times New Roman" w:hAnsi="Times New Roman"/>
          <w:sz w:val="20"/>
          <w:szCs w:val="20"/>
        </w:rPr>
        <w:t xml:space="preserve">3GPP TR 37.885, “Study on evaluation methodology of new Vehicle-to-Everything V2X use cases for LTE and NR”, May, 2018, V1.0.0. </w:t>
      </w:r>
    </w:p>
    <w:p w14:paraId="29C4E2F1" w14:textId="59004185" w:rsidR="00CD5545" w:rsidRPr="000153A0" w:rsidRDefault="00CD5545" w:rsidP="00CD5545">
      <w:pPr>
        <w:pStyle w:val="ListParagraph"/>
        <w:widowControl w:val="0"/>
        <w:numPr>
          <w:ilvl w:val="0"/>
          <w:numId w:val="2"/>
        </w:numPr>
        <w:tabs>
          <w:tab w:val="num" w:pos="708"/>
        </w:tabs>
        <w:autoSpaceDN w:val="0"/>
        <w:spacing w:after="60"/>
        <w:rPr>
          <w:rFonts w:ascii="Times New Roman" w:eastAsia="SimSun" w:hAnsi="Times New Roman"/>
          <w:sz w:val="20"/>
          <w:szCs w:val="20"/>
        </w:rPr>
      </w:pPr>
      <w:r w:rsidRPr="000153A0">
        <w:rPr>
          <w:rFonts w:ascii="Times New Roman" w:hAnsi="Times New Roman"/>
          <w:color w:val="000000"/>
          <w:sz w:val="20"/>
          <w:szCs w:val="20"/>
        </w:rPr>
        <w:t>C. Ciochina and H. Sari, "A review of OFDMA and single-carrier FDMA," </w:t>
      </w:r>
      <w:r w:rsidRPr="000153A0">
        <w:rPr>
          <w:rStyle w:val="Emphasis"/>
          <w:rFonts w:ascii="Times New Roman" w:hAnsi="Times New Roman"/>
          <w:color w:val="000000"/>
          <w:sz w:val="20"/>
          <w:szCs w:val="20"/>
        </w:rPr>
        <w:t xml:space="preserve">2010 European Wireless Conference </w:t>
      </w:r>
      <w:r w:rsidRPr="000153A0">
        <w:rPr>
          <w:rStyle w:val="Emphasis"/>
          <w:rFonts w:ascii="Times New Roman" w:hAnsi="Times New Roman"/>
          <w:color w:val="000000"/>
          <w:sz w:val="20"/>
          <w:szCs w:val="20"/>
        </w:rPr>
        <w:lastRenderedPageBreak/>
        <w:t>(EW)</w:t>
      </w:r>
      <w:r w:rsidRPr="000153A0">
        <w:rPr>
          <w:rFonts w:ascii="Times New Roman" w:hAnsi="Times New Roman"/>
          <w:color w:val="000000"/>
          <w:sz w:val="20"/>
          <w:szCs w:val="20"/>
        </w:rPr>
        <w:t>, Lucca, 2010, pp. 706-710. doi: 10.1109/EW.2010.5483464</w:t>
      </w:r>
    </w:p>
    <w:p w14:paraId="2000402A" w14:textId="1A6DEC95" w:rsidR="002875E7" w:rsidRPr="000153A0" w:rsidRDefault="002875E7" w:rsidP="002875E7">
      <w:pPr>
        <w:pStyle w:val="ListParagraph"/>
        <w:widowControl w:val="0"/>
        <w:numPr>
          <w:ilvl w:val="0"/>
          <w:numId w:val="2"/>
        </w:numPr>
        <w:tabs>
          <w:tab w:val="num" w:pos="708"/>
        </w:tabs>
        <w:autoSpaceDN w:val="0"/>
        <w:spacing w:after="60"/>
        <w:rPr>
          <w:rFonts w:ascii="Times New Roman" w:eastAsia="SimSun" w:hAnsi="Times New Roman"/>
          <w:sz w:val="20"/>
          <w:szCs w:val="20"/>
        </w:rPr>
      </w:pPr>
      <w:r w:rsidRPr="000153A0">
        <w:rPr>
          <w:rFonts w:ascii="Times New Roman" w:hAnsi="Times New Roman"/>
          <w:color w:val="000000"/>
          <w:sz w:val="20"/>
          <w:szCs w:val="20"/>
        </w:rPr>
        <w:t xml:space="preserve">ICT-619555 RESCUE, “D4.3 Report on channel analysis and modelling”, Aug. 2015. </w:t>
      </w:r>
    </w:p>
    <w:p w14:paraId="7D593E17" w14:textId="6C43DCD0" w:rsidR="00681738" w:rsidRPr="000153A0" w:rsidRDefault="001C4BB6">
      <w:pPr>
        <w:pStyle w:val="ListParagraph"/>
        <w:widowControl w:val="0"/>
        <w:numPr>
          <w:ilvl w:val="0"/>
          <w:numId w:val="2"/>
        </w:numPr>
        <w:tabs>
          <w:tab w:val="num" w:pos="708"/>
        </w:tabs>
        <w:autoSpaceDN w:val="0"/>
        <w:spacing w:after="60"/>
        <w:rPr>
          <w:rFonts w:ascii="Times New Roman" w:eastAsia="SimSun" w:hAnsi="Times New Roman"/>
          <w:sz w:val="20"/>
          <w:szCs w:val="20"/>
        </w:rPr>
      </w:pPr>
      <w:r w:rsidRPr="000153A0">
        <w:rPr>
          <w:rFonts w:ascii="Times New Roman" w:hAnsi="Times New Roman"/>
          <w:bCs/>
          <w:sz w:val="20"/>
          <w:szCs w:val="20"/>
        </w:rPr>
        <w:t xml:space="preserve">R4-1805766, </w:t>
      </w:r>
      <w:r w:rsidR="009B3676">
        <w:rPr>
          <w:rFonts w:ascii="Times New Roman" w:hAnsi="Times New Roman"/>
          <w:bCs/>
          <w:sz w:val="20"/>
          <w:szCs w:val="20"/>
        </w:rPr>
        <w:t>“L</w:t>
      </w:r>
      <w:r w:rsidRPr="000153A0">
        <w:rPr>
          <w:rFonts w:ascii="Times New Roman" w:hAnsi="Times New Roman"/>
          <w:sz w:val="20"/>
          <w:szCs w:val="20"/>
        </w:rPr>
        <w:t xml:space="preserve">S on UE Rx/Tx Transition Times”, </w:t>
      </w:r>
      <w:r w:rsidRPr="000153A0">
        <w:rPr>
          <w:rFonts w:ascii="Times New Roman" w:hAnsi="Times New Roman"/>
          <w:bCs/>
          <w:sz w:val="20"/>
          <w:szCs w:val="20"/>
        </w:rPr>
        <w:t>Melbourne, AU, 16 – 20 Apr, 2018</w:t>
      </w:r>
    </w:p>
    <w:p w14:paraId="562B58D7" w14:textId="77777777" w:rsidR="00330DC9" w:rsidRPr="000153A0" w:rsidRDefault="00330DC9" w:rsidP="00330DC9">
      <w:pPr>
        <w:widowControl w:val="0"/>
        <w:numPr>
          <w:ilvl w:val="0"/>
          <w:numId w:val="2"/>
        </w:numPr>
        <w:overflowPunct/>
        <w:autoSpaceDE/>
        <w:adjustRightInd/>
        <w:jc w:val="both"/>
        <w:textAlignment w:val="auto"/>
        <w:rPr>
          <w:lang w:eastAsia="x-none"/>
        </w:rPr>
      </w:pPr>
      <w:bookmarkStart w:id="9" w:name="_Ref521656939"/>
      <w:r w:rsidRPr="000153A0">
        <w:rPr>
          <w:iCs/>
          <w:lang w:val="en-US"/>
        </w:rPr>
        <w:t>R1-1808693, “Support of sidelink unicast, groupcast and broadcast modes for NR V2X communication”, Intel Corporation, Gothenburg, Sweden, August, 2018.</w:t>
      </w:r>
      <w:bookmarkEnd w:id="9"/>
    </w:p>
    <w:p w14:paraId="7F6BE8AA"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R1-1808695, “Sidelink synchronization for NR V2X communication”, Intel Corporation, Gothenburg, Sweden, August, 2018.</w:t>
      </w:r>
    </w:p>
    <w:p w14:paraId="69C9AFAD" w14:textId="77777777" w:rsidR="00330DC9" w:rsidRPr="000153A0" w:rsidRDefault="00330DC9" w:rsidP="00330DC9">
      <w:pPr>
        <w:widowControl w:val="0"/>
        <w:numPr>
          <w:ilvl w:val="0"/>
          <w:numId w:val="2"/>
        </w:numPr>
        <w:overflowPunct/>
        <w:autoSpaceDE/>
        <w:adjustRightInd/>
        <w:jc w:val="both"/>
        <w:textAlignment w:val="auto"/>
        <w:rPr>
          <w:iCs/>
          <w:lang w:val="en-US"/>
        </w:rPr>
      </w:pPr>
      <w:bookmarkStart w:id="10" w:name="_Ref521665211"/>
      <w:r w:rsidRPr="000153A0">
        <w:rPr>
          <w:iCs/>
          <w:lang w:val="en-US"/>
        </w:rPr>
        <w:t>R1-1808696, “Sidelink resource allocation mechanisms for NR V2X communication”, Intel Corporation, Gothenburg, Sweden, August, 2018.</w:t>
      </w:r>
      <w:bookmarkEnd w:id="10"/>
    </w:p>
    <w:p w14:paraId="79656BAB"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R1-1808697, “Remaining aspects of eV2X evaluation methodology and assumptions”, Intel Corporation, Gothenburg, Sweden, August, 2018.</w:t>
      </w:r>
    </w:p>
    <w:p w14:paraId="42E06792"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R1-1808698, “Analysis of NR Uu support for advanced V2X use cases”, Intel Corporation, Gothenburg, Sweden, August, 2018.</w:t>
      </w:r>
    </w:p>
    <w:p w14:paraId="35F22DF9"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R1-1808699, “Enhancements of NR and LTE Uu link to control NR sidelink”, Intel Corporation, Gothenburg, Sweden, August, 2018.</w:t>
      </w:r>
    </w:p>
    <w:p w14:paraId="26DA6C72"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R1-1808700, “Enhancements of NR Uu link to control LTE sidelink”, Intel Corporation, Gothenburg, Sweden, August, 2018.</w:t>
      </w:r>
    </w:p>
    <w:p w14:paraId="247F13BA" w14:textId="77777777" w:rsidR="00330DC9" w:rsidRPr="000153A0" w:rsidRDefault="00330DC9" w:rsidP="00330DC9">
      <w:pPr>
        <w:widowControl w:val="0"/>
        <w:numPr>
          <w:ilvl w:val="0"/>
          <w:numId w:val="2"/>
        </w:numPr>
        <w:overflowPunct/>
        <w:autoSpaceDE/>
        <w:adjustRightInd/>
        <w:jc w:val="both"/>
        <w:textAlignment w:val="auto"/>
        <w:rPr>
          <w:iCs/>
          <w:lang w:val="en-US"/>
        </w:rPr>
      </w:pPr>
      <w:r w:rsidRPr="000153A0">
        <w:rPr>
          <w:iCs/>
          <w:lang w:val="en-US"/>
        </w:rPr>
        <w:t>R1-1808701, “QoS management for NR V2X communication”, Intel Corporation, Gothenburg, Sweden, August, 2018.</w:t>
      </w:r>
    </w:p>
    <w:p w14:paraId="3A2496E5" w14:textId="77777777" w:rsidR="00330DC9" w:rsidRPr="000153A0" w:rsidRDefault="00330DC9" w:rsidP="00330DC9">
      <w:pPr>
        <w:widowControl w:val="0"/>
        <w:numPr>
          <w:ilvl w:val="0"/>
          <w:numId w:val="2"/>
        </w:numPr>
        <w:overflowPunct/>
        <w:autoSpaceDE/>
        <w:adjustRightInd/>
        <w:jc w:val="both"/>
        <w:textAlignment w:val="auto"/>
        <w:rPr>
          <w:i/>
          <w:lang w:eastAsia="x-none"/>
        </w:rPr>
      </w:pPr>
      <w:bookmarkStart w:id="11" w:name="_Ref521656943"/>
      <w:r w:rsidRPr="000153A0">
        <w:rPr>
          <w:iCs/>
          <w:lang w:val="en-US"/>
        </w:rPr>
        <w:t>R1-1808702, “Coexistence mechanisms for eV2X services”, Intel Corporation, Gothenburg, Sweden, August, 2018.</w:t>
      </w:r>
      <w:bookmarkEnd w:id="11"/>
    </w:p>
    <w:bookmarkEnd w:id="4"/>
    <w:bookmarkEnd w:id="5"/>
    <w:bookmarkEnd w:id="8"/>
    <w:p w14:paraId="77DDFE13" w14:textId="77777777" w:rsidR="00A97E1F" w:rsidRPr="000153A0"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1A692759" w14:textId="77777777" w:rsidR="00E50A7B" w:rsidRPr="00EA366D" w:rsidRDefault="00E50A7B" w:rsidP="00EA366D">
      <w:pPr>
        <w:pStyle w:val="3GPPH1"/>
        <w:tabs>
          <w:tab w:val="clear" w:pos="432"/>
          <w:tab w:val="left" w:pos="425"/>
        </w:tabs>
        <w:ind w:left="425" w:hanging="425"/>
      </w:pPr>
      <w:r w:rsidRPr="00EA366D">
        <w:t xml:space="preserve">Annex </w:t>
      </w:r>
      <w:r w:rsidR="009814F3" w:rsidRPr="00EA366D">
        <w:t>A</w:t>
      </w:r>
      <w:r w:rsidRPr="00EA366D">
        <w:t xml:space="preserve"> – </w:t>
      </w:r>
      <w:r w:rsidR="00D507CF" w:rsidRPr="00EA366D">
        <w:t>Evaluation Assumptions</w:t>
      </w:r>
    </w:p>
    <w:p w14:paraId="4F175254" w14:textId="77777777" w:rsidR="0065548E" w:rsidRPr="000153A0" w:rsidRDefault="0065548E" w:rsidP="0065548E">
      <w:pPr>
        <w:pStyle w:val="3GPPText"/>
      </w:pPr>
      <w:r w:rsidRPr="000153A0">
        <w:t>In this section, we pro</w:t>
      </w:r>
      <w:bookmarkStart w:id="12" w:name="_GoBack"/>
      <w:bookmarkEnd w:id="12"/>
      <w:r w:rsidRPr="000153A0">
        <w:t>vide link level evaluation assumptions used for analysis of NR sidelink physical layer for eV2X use cases.</w:t>
      </w:r>
    </w:p>
    <w:p w14:paraId="46B45BDC" w14:textId="7FA0AFED" w:rsidR="00897C7F" w:rsidRPr="000153A0" w:rsidRDefault="00897C7F" w:rsidP="00897C7F">
      <w:pPr>
        <w:pStyle w:val="Caption"/>
        <w:keepNext/>
        <w:rPr>
          <w:lang w:val="en-US"/>
        </w:rPr>
      </w:pPr>
      <w:r w:rsidRPr="000153A0">
        <w:rPr>
          <w:lang w:val="en-US"/>
        </w:rPr>
        <w:t xml:space="preserve">Table </w:t>
      </w:r>
      <w:r w:rsidRPr="00CC47B3">
        <w:rPr>
          <w:lang w:val="en-US"/>
        </w:rPr>
        <w:fldChar w:fldCharType="begin"/>
      </w:r>
      <w:r w:rsidRPr="000153A0">
        <w:rPr>
          <w:lang w:val="en-US"/>
        </w:rPr>
        <w:instrText xml:space="preserve"> SEQ Table \* ARABIC </w:instrText>
      </w:r>
      <w:r w:rsidRPr="00CC47B3">
        <w:rPr>
          <w:lang w:val="en-US"/>
        </w:rPr>
        <w:fldChar w:fldCharType="separate"/>
      </w:r>
      <w:r w:rsidR="00EA366D">
        <w:rPr>
          <w:noProof/>
          <w:lang w:val="en-US"/>
        </w:rPr>
        <w:t>1</w:t>
      </w:r>
      <w:r w:rsidRPr="00CC47B3">
        <w:rPr>
          <w:lang w:val="en-US"/>
        </w:rPr>
        <w:fldChar w:fldCharType="end"/>
      </w:r>
      <w:r w:rsidRPr="000153A0">
        <w:rPr>
          <w:lang w:val="en-US"/>
        </w:rPr>
        <w:t>: LLS assumptions high speed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gridCol w:w="3259"/>
      </w:tblGrid>
      <w:tr w:rsidR="00897C7F" w:rsidRPr="000153A0" w14:paraId="773FFD99" w14:textId="77777777" w:rsidTr="00EA366D">
        <w:trPr>
          <w:trHeight w:val="264"/>
        </w:trPr>
        <w:tc>
          <w:tcPr>
            <w:tcW w:w="3261" w:type="dxa"/>
            <w:shd w:val="clear" w:color="auto" w:fill="FFE599" w:themeFill="accent4" w:themeFillTint="66"/>
          </w:tcPr>
          <w:p w14:paraId="1034DCA5" w14:textId="71AD6C95" w:rsidR="00897C7F" w:rsidRPr="00EA366D" w:rsidRDefault="00897C7F" w:rsidP="000D085B">
            <w:pPr>
              <w:pStyle w:val="3GPPText"/>
              <w:spacing w:before="0" w:after="0"/>
              <w:rPr>
                <w:b/>
              </w:rPr>
            </w:pPr>
            <w:r w:rsidRPr="00EA366D">
              <w:rPr>
                <w:b/>
              </w:rPr>
              <w:t>Parameter</w:t>
            </w:r>
          </w:p>
        </w:tc>
        <w:tc>
          <w:tcPr>
            <w:tcW w:w="3261" w:type="dxa"/>
            <w:shd w:val="clear" w:color="auto" w:fill="FFE599" w:themeFill="accent4" w:themeFillTint="66"/>
          </w:tcPr>
          <w:p w14:paraId="570151A0" w14:textId="252B76EF" w:rsidR="00897C7F" w:rsidRPr="00EA366D" w:rsidRDefault="00897C7F" w:rsidP="000D085B">
            <w:pPr>
              <w:pStyle w:val="3GPPText"/>
              <w:spacing w:before="0" w:after="0"/>
              <w:rPr>
                <w:b/>
              </w:rPr>
            </w:pPr>
            <w:r w:rsidRPr="00EA366D">
              <w:rPr>
                <w:b/>
              </w:rPr>
              <w:t>Value</w:t>
            </w:r>
          </w:p>
        </w:tc>
        <w:tc>
          <w:tcPr>
            <w:tcW w:w="3259" w:type="dxa"/>
            <w:shd w:val="clear" w:color="auto" w:fill="FFE599" w:themeFill="accent4" w:themeFillTint="66"/>
          </w:tcPr>
          <w:p w14:paraId="68A53CFE" w14:textId="2CCA4086" w:rsidR="00897C7F" w:rsidRPr="00EA366D" w:rsidRDefault="00897C7F" w:rsidP="000D085B">
            <w:pPr>
              <w:pStyle w:val="3GPPText"/>
              <w:spacing w:before="0" w:after="0"/>
              <w:rPr>
                <w:b/>
              </w:rPr>
            </w:pPr>
            <w:r w:rsidRPr="00EA366D">
              <w:rPr>
                <w:b/>
              </w:rPr>
              <w:t>Comment</w:t>
            </w:r>
          </w:p>
        </w:tc>
      </w:tr>
      <w:tr w:rsidR="00897C7F" w:rsidRPr="000153A0" w14:paraId="606187C8" w14:textId="77777777" w:rsidTr="00330DC9">
        <w:trPr>
          <w:trHeight w:val="248"/>
        </w:trPr>
        <w:tc>
          <w:tcPr>
            <w:tcW w:w="3261" w:type="dxa"/>
            <w:shd w:val="clear" w:color="auto" w:fill="auto"/>
          </w:tcPr>
          <w:p w14:paraId="6CF0DDAD" w14:textId="0456B31A" w:rsidR="00897C7F" w:rsidRPr="000153A0" w:rsidRDefault="00897C7F" w:rsidP="000D085B">
            <w:pPr>
              <w:pStyle w:val="3GPPText"/>
              <w:spacing w:before="0" w:after="0"/>
            </w:pPr>
            <w:r w:rsidRPr="000153A0">
              <w:t>Relative speed</w:t>
            </w:r>
          </w:p>
        </w:tc>
        <w:tc>
          <w:tcPr>
            <w:tcW w:w="3261" w:type="dxa"/>
            <w:shd w:val="clear" w:color="auto" w:fill="auto"/>
          </w:tcPr>
          <w:p w14:paraId="6F7522DE" w14:textId="483A8C34" w:rsidR="00897C7F" w:rsidRPr="000153A0" w:rsidRDefault="00897C7F" w:rsidP="000D085B">
            <w:pPr>
              <w:pStyle w:val="3GPPText"/>
              <w:spacing w:before="0" w:after="0"/>
            </w:pPr>
            <w:r w:rsidRPr="000153A0">
              <w:t>550 km/h</w:t>
            </w:r>
          </w:p>
        </w:tc>
        <w:tc>
          <w:tcPr>
            <w:tcW w:w="3259" w:type="dxa"/>
            <w:shd w:val="clear" w:color="auto" w:fill="auto"/>
          </w:tcPr>
          <w:p w14:paraId="7BC78393" w14:textId="77777777" w:rsidR="00897C7F" w:rsidRPr="000153A0" w:rsidRDefault="00897C7F" w:rsidP="000D085B">
            <w:pPr>
              <w:pStyle w:val="3GPPText"/>
              <w:spacing w:before="0" w:after="0"/>
            </w:pPr>
          </w:p>
        </w:tc>
      </w:tr>
      <w:tr w:rsidR="00897C7F" w:rsidRPr="000153A0" w14:paraId="7D100FC5" w14:textId="77777777" w:rsidTr="00897C7F">
        <w:trPr>
          <w:trHeight w:val="248"/>
        </w:trPr>
        <w:tc>
          <w:tcPr>
            <w:tcW w:w="3261" w:type="dxa"/>
            <w:shd w:val="clear" w:color="auto" w:fill="auto"/>
          </w:tcPr>
          <w:p w14:paraId="3D1792A6" w14:textId="67C6FB69" w:rsidR="00897C7F" w:rsidRPr="000153A0" w:rsidRDefault="00897C7F" w:rsidP="000D085B">
            <w:pPr>
              <w:pStyle w:val="3GPPText"/>
              <w:spacing w:before="0" w:after="0"/>
            </w:pPr>
            <w:r w:rsidRPr="000153A0">
              <w:t xml:space="preserve">Channel model </w:t>
            </w:r>
          </w:p>
        </w:tc>
        <w:tc>
          <w:tcPr>
            <w:tcW w:w="3261" w:type="dxa"/>
            <w:shd w:val="clear" w:color="auto" w:fill="auto"/>
          </w:tcPr>
          <w:p w14:paraId="4C61CBC9" w14:textId="57A7DADD" w:rsidR="00897C7F" w:rsidRPr="000153A0" w:rsidRDefault="00897C7F" w:rsidP="000D085B">
            <w:pPr>
              <w:pStyle w:val="3GPPText"/>
              <w:spacing w:before="0" w:after="0"/>
            </w:pPr>
            <w:r w:rsidRPr="000153A0">
              <w:t>TDL</w:t>
            </w:r>
          </w:p>
        </w:tc>
        <w:tc>
          <w:tcPr>
            <w:tcW w:w="3259" w:type="dxa"/>
            <w:shd w:val="clear" w:color="auto" w:fill="auto"/>
          </w:tcPr>
          <w:p w14:paraId="5ED3C3EC" w14:textId="77777777" w:rsidR="00897C7F" w:rsidRPr="000153A0" w:rsidRDefault="00897C7F" w:rsidP="000D085B">
            <w:pPr>
              <w:pStyle w:val="3GPPText"/>
              <w:spacing w:before="0" w:after="0"/>
            </w:pPr>
          </w:p>
        </w:tc>
      </w:tr>
      <w:tr w:rsidR="00897C7F" w:rsidRPr="000153A0" w14:paraId="0A35BC33" w14:textId="77777777" w:rsidTr="00897C7F">
        <w:trPr>
          <w:trHeight w:val="248"/>
        </w:trPr>
        <w:tc>
          <w:tcPr>
            <w:tcW w:w="3261" w:type="dxa"/>
            <w:shd w:val="clear" w:color="auto" w:fill="auto"/>
          </w:tcPr>
          <w:p w14:paraId="5ACA8344" w14:textId="2C42B2FC" w:rsidR="00897C7F" w:rsidRPr="000153A0" w:rsidRDefault="00897C7F" w:rsidP="000D085B">
            <w:pPr>
              <w:pStyle w:val="3GPPText"/>
              <w:spacing w:before="0" w:after="0"/>
            </w:pPr>
            <w:r w:rsidRPr="000153A0">
              <w:t>RMS delay spread</w:t>
            </w:r>
          </w:p>
        </w:tc>
        <w:tc>
          <w:tcPr>
            <w:tcW w:w="3261" w:type="dxa"/>
            <w:shd w:val="clear" w:color="auto" w:fill="auto"/>
          </w:tcPr>
          <w:p w14:paraId="261AA00C" w14:textId="3B3A360B" w:rsidR="00897C7F" w:rsidRPr="000153A0" w:rsidRDefault="00665932" w:rsidP="000D085B">
            <w:pPr>
              <w:pStyle w:val="3GPPText"/>
              <w:spacing w:before="0" w:after="0"/>
            </w:pPr>
            <w:r w:rsidRPr="000153A0">
              <w:t>93.4</w:t>
            </w:r>
          </w:p>
        </w:tc>
        <w:tc>
          <w:tcPr>
            <w:tcW w:w="3259" w:type="dxa"/>
            <w:shd w:val="clear" w:color="auto" w:fill="auto"/>
          </w:tcPr>
          <w:p w14:paraId="667AA5C1" w14:textId="5E1E6876" w:rsidR="00897C7F" w:rsidRPr="000153A0" w:rsidRDefault="00897C7F" w:rsidP="000D085B">
            <w:pPr>
              <w:pStyle w:val="3GPPText"/>
              <w:spacing w:before="0" w:after="0"/>
            </w:pPr>
            <w:r w:rsidRPr="000153A0">
              <w:t>NLOS ac</w:t>
            </w:r>
            <w:r w:rsidR="00F77E41">
              <w:t>cording to SLS assumptions in [4</w:t>
            </w:r>
            <w:r w:rsidRPr="000153A0">
              <w:t>]</w:t>
            </w:r>
          </w:p>
        </w:tc>
      </w:tr>
      <w:tr w:rsidR="00897C7F" w:rsidRPr="000153A0" w14:paraId="5EAF6471" w14:textId="77777777" w:rsidTr="00897C7F">
        <w:trPr>
          <w:trHeight w:val="248"/>
        </w:trPr>
        <w:tc>
          <w:tcPr>
            <w:tcW w:w="3261" w:type="dxa"/>
            <w:shd w:val="clear" w:color="auto" w:fill="auto"/>
          </w:tcPr>
          <w:p w14:paraId="1B45BBE2" w14:textId="75B218CA" w:rsidR="00897C7F" w:rsidRPr="000153A0" w:rsidRDefault="00897C7F" w:rsidP="000D085B">
            <w:pPr>
              <w:pStyle w:val="3GPPText"/>
              <w:spacing w:before="0" w:after="0"/>
              <w:rPr>
                <w:lang w:val="en-GB"/>
              </w:rPr>
            </w:pPr>
            <w:r w:rsidRPr="000153A0">
              <w:rPr>
                <w:lang w:val="en-GB"/>
              </w:rPr>
              <w:t>Rx Antennas</w:t>
            </w:r>
          </w:p>
        </w:tc>
        <w:tc>
          <w:tcPr>
            <w:tcW w:w="3261" w:type="dxa"/>
            <w:shd w:val="clear" w:color="auto" w:fill="auto"/>
          </w:tcPr>
          <w:p w14:paraId="5D459016" w14:textId="4C6DE695" w:rsidR="00897C7F" w:rsidRPr="000153A0" w:rsidRDefault="00897C7F" w:rsidP="000D085B">
            <w:pPr>
              <w:pStyle w:val="3GPPText"/>
              <w:spacing w:before="0" w:after="0"/>
            </w:pPr>
            <w:r w:rsidRPr="000153A0">
              <w:t>4</w:t>
            </w:r>
          </w:p>
        </w:tc>
        <w:tc>
          <w:tcPr>
            <w:tcW w:w="3259" w:type="dxa"/>
            <w:shd w:val="clear" w:color="auto" w:fill="auto"/>
          </w:tcPr>
          <w:p w14:paraId="50B584AB" w14:textId="77777777" w:rsidR="00897C7F" w:rsidRPr="000153A0" w:rsidRDefault="00897C7F" w:rsidP="000D085B">
            <w:pPr>
              <w:pStyle w:val="3GPPText"/>
              <w:spacing w:before="0" w:after="0"/>
            </w:pPr>
          </w:p>
        </w:tc>
      </w:tr>
      <w:tr w:rsidR="009C55FA" w:rsidRPr="000153A0" w14:paraId="1FE26338" w14:textId="77777777" w:rsidTr="00897C7F">
        <w:trPr>
          <w:trHeight w:val="248"/>
        </w:trPr>
        <w:tc>
          <w:tcPr>
            <w:tcW w:w="3261" w:type="dxa"/>
            <w:shd w:val="clear" w:color="auto" w:fill="auto"/>
          </w:tcPr>
          <w:p w14:paraId="7CE8B983" w14:textId="4056EF35" w:rsidR="009C55FA" w:rsidRPr="000153A0" w:rsidRDefault="009C55FA" w:rsidP="000D085B">
            <w:pPr>
              <w:pStyle w:val="3GPPText"/>
              <w:spacing w:before="0" w:after="0"/>
            </w:pPr>
            <w:r w:rsidRPr="000153A0">
              <w:t>Tx Antennas</w:t>
            </w:r>
          </w:p>
        </w:tc>
        <w:tc>
          <w:tcPr>
            <w:tcW w:w="3261" w:type="dxa"/>
            <w:shd w:val="clear" w:color="auto" w:fill="auto"/>
          </w:tcPr>
          <w:p w14:paraId="0721C7A9" w14:textId="40746606" w:rsidR="009C55FA" w:rsidRPr="000153A0" w:rsidRDefault="009C55FA" w:rsidP="000D085B">
            <w:pPr>
              <w:pStyle w:val="3GPPText"/>
              <w:spacing w:before="0" w:after="0"/>
            </w:pPr>
            <w:r w:rsidRPr="000153A0">
              <w:t>1</w:t>
            </w:r>
          </w:p>
        </w:tc>
        <w:tc>
          <w:tcPr>
            <w:tcW w:w="3259" w:type="dxa"/>
            <w:shd w:val="clear" w:color="auto" w:fill="auto"/>
          </w:tcPr>
          <w:p w14:paraId="35F5559E" w14:textId="77777777" w:rsidR="009C55FA" w:rsidRPr="000153A0" w:rsidRDefault="009C55FA" w:rsidP="000D085B">
            <w:pPr>
              <w:pStyle w:val="3GPPText"/>
              <w:spacing w:before="0" w:after="0"/>
            </w:pPr>
          </w:p>
        </w:tc>
      </w:tr>
      <w:tr w:rsidR="00897C7F" w:rsidRPr="000153A0" w14:paraId="657C6A5A" w14:textId="77777777" w:rsidTr="00897C7F">
        <w:trPr>
          <w:trHeight w:val="248"/>
        </w:trPr>
        <w:tc>
          <w:tcPr>
            <w:tcW w:w="3261" w:type="dxa"/>
            <w:shd w:val="clear" w:color="auto" w:fill="auto"/>
          </w:tcPr>
          <w:p w14:paraId="02C036AD" w14:textId="620569F3" w:rsidR="00897C7F" w:rsidRPr="000153A0" w:rsidRDefault="00897C7F" w:rsidP="000D085B">
            <w:pPr>
              <w:pStyle w:val="3GPPText"/>
              <w:spacing w:before="0" w:after="0"/>
            </w:pPr>
            <w:r w:rsidRPr="000153A0">
              <w:t>Channel Estimation</w:t>
            </w:r>
          </w:p>
        </w:tc>
        <w:tc>
          <w:tcPr>
            <w:tcW w:w="3261" w:type="dxa"/>
            <w:shd w:val="clear" w:color="auto" w:fill="auto"/>
          </w:tcPr>
          <w:p w14:paraId="22FE38A2" w14:textId="64E076EC" w:rsidR="00897C7F" w:rsidRPr="000153A0" w:rsidRDefault="00897C7F" w:rsidP="000D085B">
            <w:pPr>
              <w:pStyle w:val="3GPPText"/>
              <w:spacing w:before="0" w:after="0"/>
            </w:pPr>
            <w:r w:rsidRPr="000153A0">
              <w:t xml:space="preserve">MMSE based </w:t>
            </w:r>
            <w:r w:rsidR="009C55FA" w:rsidRPr="000153A0">
              <w:t xml:space="preserve"> with knowledge of channel statistics </w:t>
            </w:r>
            <w:r w:rsidRPr="000153A0">
              <w:t>and perfect knowledge</w:t>
            </w:r>
          </w:p>
        </w:tc>
        <w:tc>
          <w:tcPr>
            <w:tcW w:w="3259" w:type="dxa"/>
            <w:shd w:val="clear" w:color="auto" w:fill="auto"/>
          </w:tcPr>
          <w:p w14:paraId="0DCF51A9" w14:textId="77777777" w:rsidR="00897C7F" w:rsidRPr="000153A0" w:rsidRDefault="00897C7F" w:rsidP="000D085B">
            <w:pPr>
              <w:pStyle w:val="3GPPText"/>
              <w:spacing w:before="0" w:after="0"/>
            </w:pPr>
          </w:p>
        </w:tc>
      </w:tr>
      <w:tr w:rsidR="00897C7F" w:rsidRPr="000153A0" w14:paraId="0F2EB569" w14:textId="77777777" w:rsidTr="00897C7F">
        <w:trPr>
          <w:trHeight w:val="248"/>
        </w:trPr>
        <w:tc>
          <w:tcPr>
            <w:tcW w:w="3261" w:type="dxa"/>
            <w:shd w:val="clear" w:color="auto" w:fill="auto"/>
          </w:tcPr>
          <w:p w14:paraId="172888B7" w14:textId="6106B2A1" w:rsidR="00897C7F" w:rsidRPr="000153A0" w:rsidRDefault="00897C7F" w:rsidP="000D085B">
            <w:pPr>
              <w:pStyle w:val="3GPPText"/>
              <w:spacing w:before="0" w:after="0"/>
            </w:pPr>
            <w:r w:rsidRPr="000153A0">
              <w:t>Equalization</w:t>
            </w:r>
          </w:p>
        </w:tc>
        <w:tc>
          <w:tcPr>
            <w:tcW w:w="3261" w:type="dxa"/>
            <w:shd w:val="clear" w:color="auto" w:fill="auto"/>
          </w:tcPr>
          <w:p w14:paraId="091180FE" w14:textId="7C5DD47F" w:rsidR="00897C7F" w:rsidRPr="000153A0" w:rsidRDefault="00897C7F" w:rsidP="000D085B">
            <w:pPr>
              <w:pStyle w:val="3GPPText"/>
              <w:spacing w:before="0" w:after="0"/>
            </w:pPr>
            <w:r w:rsidRPr="000153A0">
              <w:t>MMSE based</w:t>
            </w:r>
          </w:p>
        </w:tc>
        <w:tc>
          <w:tcPr>
            <w:tcW w:w="3259" w:type="dxa"/>
            <w:shd w:val="clear" w:color="auto" w:fill="auto"/>
          </w:tcPr>
          <w:p w14:paraId="7F8E3FB3" w14:textId="77777777" w:rsidR="00897C7F" w:rsidRPr="000153A0" w:rsidRDefault="00897C7F" w:rsidP="000D085B">
            <w:pPr>
              <w:pStyle w:val="3GPPText"/>
              <w:spacing w:before="0" w:after="0"/>
            </w:pPr>
          </w:p>
        </w:tc>
      </w:tr>
      <w:tr w:rsidR="00897C7F" w:rsidRPr="000153A0" w14:paraId="59D7C709" w14:textId="77777777" w:rsidTr="00897C7F">
        <w:trPr>
          <w:trHeight w:val="248"/>
        </w:trPr>
        <w:tc>
          <w:tcPr>
            <w:tcW w:w="3261" w:type="dxa"/>
            <w:shd w:val="clear" w:color="auto" w:fill="auto"/>
          </w:tcPr>
          <w:p w14:paraId="74BF90CE" w14:textId="5D026F5C" w:rsidR="00897C7F" w:rsidRPr="000153A0" w:rsidRDefault="00897C7F" w:rsidP="000D085B">
            <w:pPr>
              <w:pStyle w:val="3GPPText"/>
              <w:spacing w:before="0" w:after="0"/>
            </w:pPr>
            <w:r w:rsidRPr="000153A0">
              <w:t>Waveform</w:t>
            </w:r>
          </w:p>
        </w:tc>
        <w:tc>
          <w:tcPr>
            <w:tcW w:w="3261" w:type="dxa"/>
            <w:shd w:val="clear" w:color="auto" w:fill="auto"/>
          </w:tcPr>
          <w:p w14:paraId="74231DA7" w14:textId="4176FECE" w:rsidR="00897C7F" w:rsidRPr="000153A0" w:rsidRDefault="00897C7F" w:rsidP="000D085B">
            <w:pPr>
              <w:pStyle w:val="3GPPText"/>
              <w:spacing w:before="0" w:after="0"/>
            </w:pPr>
            <w:r w:rsidRPr="000153A0">
              <w:t>OFDM</w:t>
            </w:r>
          </w:p>
        </w:tc>
        <w:tc>
          <w:tcPr>
            <w:tcW w:w="3259" w:type="dxa"/>
            <w:shd w:val="clear" w:color="auto" w:fill="auto"/>
          </w:tcPr>
          <w:p w14:paraId="02358263" w14:textId="77777777" w:rsidR="00897C7F" w:rsidRPr="000153A0" w:rsidRDefault="00897C7F" w:rsidP="000D085B">
            <w:pPr>
              <w:pStyle w:val="3GPPText"/>
              <w:spacing w:before="0" w:after="0"/>
            </w:pPr>
          </w:p>
        </w:tc>
      </w:tr>
      <w:tr w:rsidR="00897C7F" w:rsidRPr="000153A0" w14:paraId="7B869E69" w14:textId="77777777" w:rsidTr="00330DC9">
        <w:trPr>
          <w:trHeight w:val="248"/>
        </w:trPr>
        <w:tc>
          <w:tcPr>
            <w:tcW w:w="3261" w:type="dxa"/>
            <w:shd w:val="clear" w:color="auto" w:fill="auto"/>
          </w:tcPr>
          <w:p w14:paraId="18A2E5D1" w14:textId="0D19EB46" w:rsidR="00897C7F" w:rsidRPr="000153A0" w:rsidRDefault="00897C7F" w:rsidP="000D085B">
            <w:pPr>
              <w:pStyle w:val="3GPPText"/>
              <w:spacing w:before="0" w:after="0"/>
            </w:pPr>
            <w:r w:rsidRPr="000153A0">
              <w:t>DMRS</w:t>
            </w:r>
          </w:p>
        </w:tc>
        <w:tc>
          <w:tcPr>
            <w:tcW w:w="3261" w:type="dxa"/>
            <w:shd w:val="clear" w:color="auto" w:fill="auto"/>
          </w:tcPr>
          <w:p w14:paraId="3C573474" w14:textId="24EF88C3" w:rsidR="00897C7F" w:rsidRPr="000153A0" w:rsidRDefault="00897C7F" w:rsidP="000D085B">
            <w:pPr>
              <w:pStyle w:val="3GPPText"/>
              <w:spacing w:before="0" w:after="0"/>
            </w:pPr>
            <w:r w:rsidRPr="000153A0">
              <w:t>NR type 1 OFDM DMRS</w:t>
            </w:r>
          </w:p>
        </w:tc>
        <w:tc>
          <w:tcPr>
            <w:tcW w:w="3259" w:type="dxa"/>
            <w:shd w:val="clear" w:color="auto" w:fill="auto"/>
          </w:tcPr>
          <w:p w14:paraId="78842273" w14:textId="77777777" w:rsidR="00897C7F" w:rsidRPr="000153A0" w:rsidRDefault="00897C7F" w:rsidP="000D085B">
            <w:pPr>
              <w:pStyle w:val="3GPPText"/>
              <w:spacing w:before="0" w:after="0"/>
            </w:pPr>
          </w:p>
        </w:tc>
      </w:tr>
      <w:tr w:rsidR="00897C7F" w:rsidRPr="000153A0" w14:paraId="4F9F2B04" w14:textId="77777777" w:rsidTr="00897C7F">
        <w:trPr>
          <w:trHeight w:val="248"/>
        </w:trPr>
        <w:tc>
          <w:tcPr>
            <w:tcW w:w="3261" w:type="dxa"/>
            <w:shd w:val="clear" w:color="auto" w:fill="auto"/>
          </w:tcPr>
          <w:p w14:paraId="20C58732" w14:textId="26579EB3" w:rsidR="00897C7F" w:rsidRPr="000153A0" w:rsidRDefault="00897C7F" w:rsidP="000D085B">
            <w:pPr>
              <w:pStyle w:val="3GPPText"/>
              <w:spacing w:before="0" w:after="0"/>
            </w:pPr>
            <w:r w:rsidRPr="000153A0">
              <w:t>Number of OFDM symbols with DMRS</w:t>
            </w:r>
          </w:p>
        </w:tc>
        <w:tc>
          <w:tcPr>
            <w:tcW w:w="3261" w:type="dxa"/>
            <w:shd w:val="clear" w:color="auto" w:fill="auto"/>
          </w:tcPr>
          <w:p w14:paraId="54E03E70" w14:textId="0A6FF37A" w:rsidR="00897C7F" w:rsidRPr="000153A0" w:rsidRDefault="00897C7F" w:rsidP="000D085B">
            <w:pPr>
              <w:pStyle w:val="3GPPText"/>
              <w:spacing w:before="0" w:after="0"/>
            </w:pPr>
            <w:r w:rsidRPr="000153A0">
              <w:t>4</w:t>
            </w:r>
          </w:p>
        </w:tc>
        <w:tc>
          <w:tcPr>
            <w:tcW w:w="3259" w:type="dxa"/>
            <w:shd w:val="clear" w:color="auto" w:fill="auto"/>
          </w:tcPr>
          <w:p w14:paraId="39C82E26" w14:textId="77777777" w:rsidR="00897C7F" w:rsidRPr="000153A0" w:rsidRDefault="00897C7F" w:rsidP="000D085B">
            <w:pPr>
              <w:pStyle w:val="3GPPText"/>
              <w:spacing w:before="0" w:after="0"/>
            </w:pPr>
          </w:p>
        </w:tc>
      </w:tr>
      <w:tr w:rsidR="00897C7F" w:rsidRPr="000153A0" w14:paraId="6D4F14B4" w14:textId="77777777" w:rsidTr="00897C7F">
        <w:trPr>
          <w:trHeight w:val="248"/>
        </w:trPr>
        <w:tc>
          <w:tcPr>
            <w:tcW w:w="3261" w:type="dxa"/>
            <w:shd w:val="clear" w:color="auto" w:fill="auto"/>
          </w:tcPr>
          <w:p w14:paraId="7EEA8854" w14:textId="63356A7B" w:rsidR="00897C7F" w:rsidRPr="000153A0" w:rsidRDefault="00897C7F" w:rsidP="000D085B">
            <w:pPr>
              <w:pStyle w:val="3GPPText"/>
              <w:spacing w:before="0" w:after="0"/>
            </w:pPr>
            <w:r w:rsidRPr="000153A0">
              <w:t>OFDM symbols with DRMS</w:t>
            </w:r>
          </w:p>
        </w:tc>
        <w:tc>
          <w:tcPr>
            <w:tcW w:w="3261" w:type="dxa"/>
            <w:shd w:val="clear" w:color="auto" w:fill="auto"/>
          </w:tcPr>
          <w:p w14:paraId="067CF2BC" w14:textId="1441C37D" w:rsidR="00897C7F" w:rsidRPr="000153A0" w:rsidRDefault="00897C7F">
            <w:pPr>
              <w:pStyle w:val="3GPPText"/>
              <w:spacing w:before="0" w:after="0"/>
            </w:pPr>
            <w:r w:rsidRPr="000153A0">
              <w:t xml:space="preserve">2 </w:t>
            </w:r>
            <w:r w:rsidR="0038714D" w:rsidRPr="000153A0">
              <w:t>5 8</w:t>
            </w:r>
            <w:r w:rsidRPr="000153A0">
              <w:t xml:space="preserve"> 11</w:t>
            </w:r>
          </w:p>
        </w:tc>
        <w:tc>
          <w:tcPr>
            <w:tcW w:w="3259" w:type="dxa"/>
            <w:shd w:val="clear" w:color="auto" w:fill="auto"/>
          </w:tcPr>
          <w:p w14:paraId="0278BF49" w14:textId="09F5CAD1" w:rsidR="00897C7F" w:rsidRPr="000153A0" w:rsidRDefault="00897C7F" w:rsidP="000D085B">
            <w:pPr>
              <w:pStyle w:val="3GPPText"/>
              <w:spacing w:before="0" w:after="0"/>
            </w:pPr>
            <w:r w:rsidRPr="000153A0">
              <w:t>Configuration with highest density in time direction</w:t>
            </w:r>
          </w:p>
        </w:tc>
      </w:tr>
      <w:tr w:rsidR="00897C7F" w:rsidRPr="000153A0" w14:paraId="43D9D380" w14:textId="77777777" w:rsidTr="00897C7F">
        <w:trPr>
          <w:trHeight w:val="248"/>
        </w:trPr>
        <w:tc>
          <w:tcPr>
            <w:tcW w:w="3261" w:type="dxa"/>
            <w:shd w:val="clear" w:color="auto" w:fill="auto"/>
          </w:tcPr>
          <w:p w14:paraId="25D6DDE3" w14:textId="3CA10B1F" w:rsidR="00897C7F" w:rsidRPr="000153A0" w:rsidRDefault="00897C7F" w:rsidP="000D085B">
            <w:pPr>
              <w:pStyle w:val="3GPPText"/>
              <w:spacing w:before="0" w:after="0"/>
              <w:rPr>
                <w:lang w:val="en-GB"/>
              </w:rPr>
            </w:pPr>
            <w:r w:rsidRPr="000153A0">
              <w:rPr>
                <w:lang w:val="en-GB"/>
              </w:rPr>
              <w:t>FEC code</w:t>
            </w:r>
          </w:p>
        </w:tc>
        <w:tc>
          <w:tcPr>
            <w:tcW w:w="3261" w:type="dxa"/>
            <w:shd w:val="clear" w:color="auto" w:fill="auto"/>
          </w:tcPr>
          <w:p w14:paraId="3F0B15E2" w14:textId="6FB9FD37" w:rsidR="00897C7F" w:rsidRPr="000153A0" w:rsidRDefault="00897C7F" w:rsidP="000D085B">
            <w:pPr>
              <w:pStyle w:val="3GPPText"/>
              <w:spacing w:before="0" w:after="0"/>
            </w:pPr>
            <w:r w:rsidRPr="000153A0">
              <w:t>LDPC</w:t>
            </w:r>
          </w:p>
        </w:tc>
        <w:tc>
          <w:tcPr>
            <w:tcW w:w="3259" w:type="dxa"/>
            <w:shd w:val="clear" w:color="auto" w:fill="auto"/>
          </w:tcPr>
          <w:p w14:paraId="27535B14" w14:textId="77777777" w:rsidR="00897C7F" w:rsidRPr="000153A0" w:rsidRDefault="00897C7F" w:rsidP="000D085B">
            <w:pPr>
              <w:pStyle w:val="3GPPText"/>
              <w:spacing w:before="0" w:after="0"/>
            </w:pPr>
          </w:p>
        </w:tc>
      </w:tr>
      <w:tr w:rsidR="00897C7F" w:rsidRPr="000153A0" w14:paraId="379FD677" w14:textId="77777777" w:rsidTr="00897C7F">
        <w:trPr>
          <w:trHeight w:val="248"/>
        </w:trPr>
        <w:tc>
          <w:tcPr>
            <w:tcW w:w="3261" w:type="dxa"/>
            <w:shd w:val="clear" w:color="auto" w:fill="auto"/>
          </w:tcPr>
          <w:p w14:paraId="29B9CB8C" w14:textId="51F24BEA" w:rsidR="00897C7F" w:rsidRPr="000153A0" w:rsidRDefault="00897C7F" w:rsidP="000D085B">
            <w:pPr>
              <w:pStyle w:val="3GPPText"/>
              <w:spacing w:before="0" w:after="0"/>
              <w:rPr>
                <w:lang w:val="en-GB"/>
              </w:rPr>
            </w:pPr>
            <w:r w:rsidRPr="000153A0">
              <w:rPr>
                <w:lang w:val="en-GB"/>
              </w:rPr>
              <w:t>Bandwidth</w:t>
            </w:r>
          </w:p>
        </w:tc>
        <w:tc>
          <w:tcPr>
            <w:tcW w:w="3261" w:type="dxa"/>
            <w:shd w:val="clear" w:color="auto" w:fill="auto"/>
          </w:tcPr>
          <w:p w14:paraId="57C295B8" w14:textId="44D74CF5" w:rsidR="00897C7F" w:rsidRPr="000153A0" w:rsidRDefault="00897C7F" w:rsidP="000D085B">
            <w:pPr>
              <w:pStyle w:val="3GPPText"/>
              <w:spacing w:before="0" w:after="0"/>
            </w:pPr>
            <w:r w:rsidRPr="000153A0">
              <w:t>10 MHz</w:t>
            </w:r>
          </w:p>
        </w:tc>
        <w:tc>
          <w:tcPr>
            <w:tcW w:w="3259" w:type="dxa"/>
            <w:shd w:val="clear" w:color="auto" w:fill="auto"/>
          </w:tcPr>
          <w:p w14:paraId="5EF6A835" w14:textId="77777777" w:rsidR="00897C7F" w:rsidRPr="000153A0" w:rsidRDefault="00897C7F" w:rsidP="000D085B">
            <w:pPr>
              <w:pStyle w:val="3GPPText"/>
              <w:spacing w:before="0" w:after="0"/>
            </w:pPr>
          </w:p>
        </w:tc>
      </w:tr>
      <w:tr w:rsidR="00897C7F" w:rsidRPr="000153A0" w14:paraId="05A1619F" w14:textId="77777777" w:rsidTr="00897C7F">
        <w:trPr>
          <w:trHeight w:val="248"/>
        </w:trPr>
        <w:tc>
          <w:tcPr>
            <w:tcW w:w="3261" w:type="dxa"/>
            <w:shd w:val="clear" w:color="auto" w:fill="auto"/>
          </w:tcPr>
          <w:p w14:paraId="47C731AE" w14:textId="0F1E8A61" w:rsidR="00897C7F" w:rsidRPr="000153A0" w:rsidRDefault="00897C7F" w:rsidP="000D085B">
            <w:pPr>
              <w:pStyle w:val="3GPPText"/>
              <w:spacing w:before="0" w:after="0"/>
              <w:rPr>
                <w:lang w:val="en-GB"/>
              </w:rPr>
            </w:pPr>
            <w:r w:rsidRPr="000153A0">
              <w:rPr>
                <w:lang w:val="en-GB"/>
              </w:rPr>
              <w:t>Carrier Frequency</w:t>
            </w:r>
          </w:p>
        </w:tc>
        <w:tc>
          <w:tcPr>
            <w:tcW w:w="3261" w:type="dxa"/>
            <w:shd w:val="clear" w:color="auto" w:fill="auto"/>
          </w:tcPr>
          <w:p w14:paraId="3FC9C298" w14:textId="7F45F337" w:rsidR="00897C7F" w:rsidRPr="000153A0" w:rsidRDefault="00897C7F" w:rsidP="000D085B">
            <w:pPr>
              <w:pStyle w:val="3GPPText"/>
              <w:spacing w:before="0" w:after="0"/>
            </w:pPr>
            <w:r w:rsidRPr="000153A0">
              <w:t>5.9 GHz</w:t>
            </w:r>
          </w:p>
        </w:tc>
        <w:tc>
          <w:tcPr>
            <w:tcW w:w="3259" w:type="dxa"/>
            <w:shd w:val="clear" w:color="auto" w:fill="auto"/>
          </w:tcPr>
          <w:p w14:paraId="3A3B07A7" w14:textId="77777777" w:rsidR="00897C7F" w:rsidRPr="000153A0" w:rsidRDefault="00897C7F" w:rsidP="000D085B">
            <w:pPr>
              <w:pStyle w:val="3GPPText"/>
              <w:spacing w:before="0" w:after="0"/>
            </w:pPr>
          </w:p>
        </w:tc>
      </w:tr>
      <w:tr w:rsidR="00144E59" w:rsidRPr="000153A0" w14:paraId="63778FEE" w14:textId="77777777" w:rsidTr="00897C7F">
        <w:trPr>
          <w:trHeight w:val="248"/>
        </w:trPr>
        <w:tc>
          <w:tcPr>
            <w:tcW w:w="3261" w:type="dxa"/>
            <w:shd w:val="clear" w:color="auto" w:fill="auto"/>
          </w:tcPr>
          <w:p w14:paraId="319E9564" w14:textId="7FFFDCEF" w:rsidR="00144E59" w:rsidRPr="000153A0" w:rsidRDefault="00144E59" w:rsidP="000D085B">
            <w:pPr>
              <w:pStyle w:val="3GPPText"/>
              <w:spacing w:before="0" w:after="0"/>
              <w:rPr>
                <w:lang w:val="en-GB"/>
              </w:rPr>
            </w:pPr>
            <w:r w:rsidRPr="000153A0">
              <w:rPr>
                <w:lang w:val="en-GB"/>
              </w:rPr>
              <w:t>MIMO rank</w:t>
            </w:r>
          </w:p>
        </w:tc>
        <w:tc>
          <w:tcPr>
            <w:tcW w:w="3261" w:type="dxa"/>
            <w:shd w:val="clear" w:color="auto" w:fill="auto"/>
          </w:tcPr>
          <w:p w14:paraId="2BD5D97F" w14:textId="15CBBE27" w:rsidR="00144E59" w:rsidRPr="000153A0" w:rsidRDefault="00144E59" w:rsidP="000D085B">
            <w:pPr>
              <w:pStyle w:val="3GPPText"/>
              <w:spacing w:before="0" w:after="0"/>
            </w:pPr>
            <w:r w:rsidRPr="000153A0">
              <w:t>1</w:t>
            </w:r>
          </w:p>
        </w:tc>
        <w:tc>
          <w:tcPr>
            <w:tcW w:w="3259" w:type="dxa"/>
            <w:shd w:val="clear" w:color="auto" w:fill="auto"/>
          </w:tcPr>
          <w:p w14:paraId="4605B182" w14:textId="77777777" w:rsidR="00144E59" w:rsidRPr="000153A0" w:rsidRDefault="00144E59" w:rsidP="000D085B">
            <w:pPr>
              <w:pStyle w:val="3GPPText"/>
              <w:spacing w:before="0" w:after="0"/>
            </w:pPr>
          </w:p>
        </w:tc>
      </w:tr>
      <w:tr w:rsidR="00144E59" w:rsidRPr="000153A0" w14:paraId="04DCCA58" w14:textId="77777777" w:rsidTr="00897C7F">
        <w:trPr>
          <w:trHeight w:val="248"/>
        </w:trPr>
        <w:tc>
          <w:tcPr>
            <w:tcW w:w="3261" w:type="dxa"/>
            <w:shd w:val="clear" w:color="auto" w:fill="auto"/>
          </w:tcPr>
          <w:p w14:paraId="1B1CB16E" w14:textId="7D9807E7" w:rsidR="00144E59" w:rsidRPr="000153A0" w:rsidRDefault="00144E59" w:rsidP="000D085B">
            <w:pPr>
              <w:pStyle w:val="3GPPText"/>
              <w:spacing w:before="0" w:after="0"/>
              <w:rPr>
                <w:lang w:val="en-GB"/>
              </w:rPr>
            </w:pPr>
            <w:r w:rsidRPr="000153A0">
              <w:rPr>
                <w:lang w:val="en-GB"/>
              </w:rPr>
              <w:lastRenderedPageBreak/>
              <w:t>Modulation format</w:t>
            </w:r>
          </w:p>
        </w:tc>
        <w:tc>
          <w:tcPr>
            <w:tcW w:w="3261" w:type="dxa"/>
            <w:shd w:val="clear" w:color="auto" w:fill="auto"/>
          </w:tcPr>
          <w:p w14:paraId="36CF92B1" w14:textId="7FAE23F8" w:rsidR="00144E59" w:rsidRPr="000153A0" w:rsidRDefault="00DC4C57" w:rsidP="000D085B">
            <w:pPr>
              <w:pStyle w:val="3GPPText"/>
              <w:spacing w:before="0" w:after="0"/>
            </w:pPr>
            <w:r w:rsidRPr="000153A0">
              <w:t>16</w:t>
            </w:r>
            <w:r w:rsidR="00144E59" w:rsidRPr="000153A0">
              <w:t xml:space="preserve"> QAM</w:t>
            </w:r>
          </w:p>
        </w:tc>
        <w:tc>
          <w:tcPr>
            <w:tcW w:w="3259" w:type="dxa"/>
            <w:shd w:val="clear" w:color="auto" w:fill="auto"/>
          </w:tcPr>
          <w:p w14:paraId="543B5FF3" w14:textId="77777777" w:rsidR="00144E59" w:rsidRPr="000153A0" w:rsidRDefault="00144E59" w:rsidP="000D085B">
            <w:pPr>
              <w:pStyle w:val="3GPPText"/>
              <w:spacing w:before="0" w:after="0"/>
            </w:pPr>
          </w:p>
        </w:tc>
      </w:tr>
      <w:tr w:rsidR="00144E59" w:rsidRPr="000153A0" w14:paraId="3FF5DDA3" w14:textId="77777777" w:rsidTr="00897C7F">
        <w:trPr>
          <w:trHeight w:val="248"/>
        </w:trPr>
        <w:tc>
          <w:tcPr>
            <w:tcW w:w="3261" w:type="dxa"/>
            <w:shd w:val="clear" w:color="auto" w:fill="auto"/>
          </w:tcPr>
          <w:p w14:paraId="3E868801" w14:textId="215403DF" w:rsidR="00144E59" w:rsidRPr="000153A0" w:rsidRDefault="00144E59" w:rsidP="000D085B">
            <w:pPr>
              <w:pStyle w:val="3GPPText"/>
              <w:spacing w:before="0" w:after="0"/>
              <w:rPr>
                <w:lang w:val="en-GB"/>
              </w:rPr>
            </w:pPr>
            <w:r w:rsidRPr="000153A0">
              <w:rPr>
                <w:lang w:val="en-GB"/>
              </w:rPr>
              <w:t>Coding rate</w:t>
            </w:r>
          </w:p>
        </w:tc>
        <w:tc>
          <w:tcPr>
            <w:tcW w:w="3261" w:type="dxa"/>
            <w:shd w:val="clear" w:color="auto" w:fill="auto"/>
          </w:tcPr>
          <w:p w14:paraId="4A1C6581" w14:textId="415C6FC3" w:rsidR="00144E59" w:rsidRPr="000153A0" w:rsidRDefault="00144E59" w:rsidP="000D085B">
            <w:pPr>
              <w:pStyle w:val="3GPPText"/>
              <w:spacing w:before="0" w:after="0"/>
            </w:pPr>
            <w:r w:rsidRPr="000153A0">
              <w:t>0.5</w:t>
            </w:r>
          </w:p>
        </w:tc>
        <w:tc>
          <w:tcPr>
            <w:tcW w:w="3259" w:type="dxa"/>
            <w:shd w:val="clear" w:color="auto" w:fill="auto"/>
          </w:tcPr>
          <w:p w14:paraId="3E6EE938" w14:textId="77777777" w:rsidR="00144E59" w:rsidRPr="000153A0" w:rsidRDefault="00144E59" w:rsidP="000D085B">
            <w:pPr>
              <w:pStyle w:val="3GPPText"/>
              <w:spacing w:before="0" w:after="0"/>
            </w:pPr>
          </w:p>
        </w:tc>
      </w:tr>
      <w:tr w:rsidR="00B50BDE" w:rsidRPr="000153A0" w14:paraId="0DC21063" w14:textId="77777777" w:rsidTr="00897C7F">
        <w:trPr>
          <w:trHeight w:val="248"/>
        </w:trPr>
        <w:tc>
          <w:tcPr>
            <w:tcW w:w="3261" w:type="dxa"/>
            <w:shd w:val="clear" w:color="auto" w:fill="auto"/>
          </w:tcPr>
          <w:p w14:paraId="0CE45C99" w14:textId="68FB52D8" w:rsidR="00B50BDE" w:rsidRPr="000153A0" w:rsidRDefault="00B50BDE" w:rsidP="000D085B">
            <w:pPr>
              <w:pStyle w:val="3GPPText"/>
              <w:spacing w:before="0" w:after="0"/>
              <w:rPr>
                <w:lang w:val="en-GB"/>
              </w:rPr>
            </w:pPr>
            <w:r w:rsidRPr="000153A0">
              <w:rPr>
                <w:lang w:val="en-GB"/>
              </w:rPr>
              <w:t>SCS</w:t>
            </w:r>
          </w:p>
        </w:tc>
        <w:tc>
          <w:tcPr>
            <w:tcW w:w="3261" w:type="dxa"/>
            <w:shd w:val="clear" w:color="auto" w:fill="auto"/>
          </w:tcPr>
          <w:p w14:paraId="2FC10664" w14:textId="1B0F43B9" w:rsidR="00B50BDE" w:rsidRPr="000153A0" w:rsidRDefault="000153A0" w:rsidP="000D085B">
            <w:pPr>
              <w:pStyle w:val="3GPPText"/>
              <w:spacing w:before="0" w:after="0"/>
            </w:pPr>
            <w:r w:rsidRPr="000153A0">
              <w:t xml:space="preserve">15, </w:t>
            </w:r>
            <w:r w:rsidR="00B50BDE" w:rsidRPr="000153A0">
              <w:t>30, 60 kHz</w:t>
            </w:r>
          </w:p>
        </w:tc>
        <w:tc>
          <w:tcPr>
            <w:tcW w:w="3259" w:type="dxa"/>
            <w:shd w:val="clear" w:color="auto" w:fill="auto"/>
          </w:tcPr>
          <w:p w14:paraId="1B1EF5A2" w14:textId="77777777" w:rsidR="00B50BDE" w:rsidRPr="000153A0" w:rsidRDefault="00B50BDE" w:rsidP="000D085B">
            <w:pPr>
              <w:pStyle w:val="3GPPText"/>
              <w:spacing w:before="0" w:after="0"/>
            </w:pPr>
          </w:p>
        </w:tc>
      </w:tr>
    </w:tbl>
    <w:p w14:paraId="2ECE5D95" w14:textId="436390F9" w:rsidR="009C55FA" w:rsidRPr="000153A0" w:rsidRDefault="009C55FA" w:rsidP="009C55FA">
      <w:pPr>
        <w:pStyle w:val="Caption"/>
        <w:keepNext/>
        <w:rPr>
          <w:lang w:val="en-US"/>
        </w:rPr>
      </w:pPr>
      <w:r w:rsidRPr="000153A0">
        <w:rPr>
          <w:lang w:val="en-US"/>
        </w:rPr>
        <w:t xml:space="preserve">Table </w:t>
      </w:r>
      <w:r w:rsidRPr="00CC47B3">
        <w:rPr>
          <w:lang w:val="en-US"/>
        </w:rPr>
        <w:fldChar w:fldCharType="begin"/>
      </w:r>
      <w:r w:rsidRPr="000153A0">
        <w:rPr>
          <w:lang w:val="en-US"/>
        </w:rPr>
        <w:instrText xml:space="preserve"> SEQ Table \* ARABIC </w:instrText>
      </w:r>
      <w:r w:rsidRPr="00CC47B3">
        <w:rPr>
          <w:lang w:val="en-US"/>
        </w:rPr>
        <w:fldChar w:fldCharType="separate"/>
      </w:r>
      <w:r w:rsidR="00EA366D">
        <w:rPr>
          <w:noProof/>
          <w:lang w:val="en-US"/>
        </w:rPr>
        <w:t>2</w:t>
      </w:r>
      <w:r w:rsidRPr="00CC47B3">
        <w:rPr>
          <w:lang w:val="en-US"/>
        </w:rPr>
        <w:fldChar w:fldCharType="end"/>
      </w:r>
      <w:r w:rsidRPr="000153A0">
        <w:rPr>
          <w:lang w:val="en-US"/>
        </w:rPr>
        <w:t>: LLS assumptions open loop spatial multiplexing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gridCol w:w="3259"/>
      </w:tblGrid>
      <w:tr w:rsidR="009C55FA" w:rsidRPr="000153A0" w14:paraId="70040A59" w14:textId="77777777" w:rsidTr="00EA366D">
        <w:trPr>
          <w:trHeight w:val="264"/>
        </w:trPr>
        <w:tc>
          <w:tcPr>
            <w:tcW w:w="3261" w:type="dxa"/>
            <w:shd w:val="clear" w:color="auto" w:fill="FFE599" w:themeFill="accent4" w:themeFillTint="66"/>
          </w:tcPr>
          <w:p w14:paraId="3DE8E9A2" w14:textId="77777777" w:rsidR="009C55FA" w:rsidRPr="00EA366D" w:rsidRDefault="009C55FA" w:rsidP="000D085B">
            <w:pPr>
              <w:pStyle w:val="3GPPText"/>
              <w:spacing w:before="0" w:after="0"/>
              <w:rPr>
                <w:b/>
              </w:rPr>
            </w:pPr>
            <w:r w:rsidRPr="00EA366D">
              <w:rPr>
                <w:b/>
              </w:rPr>
              <w:t>Parameter</w:t>
            </w:r>
          </w:p>
        </w:tc>
        <w:tc>
          <w:tcPr>
            <w:tcW w:w="3261" w:type="dxa"/>
            <w:shd w:val="clear" w:color="auto" w:fill="FFE599" w:themeFill="accent4" w:themeFillTint="66"/>
          </w:tcPr>
          <w:p w14:paraId="2B57B0CA" w14:textId="77777777" w:rsidR="009C55FA" w:rsidRPr="00EA366D" w:rsidRDefault="009C55FA" w:rsidP="000D085B">
            <w:pPr>
              <w:pStyle w:val="3GPPText"/>
              <w:spacing w:before="0" w:after="0"/>
              <w:rPr>
                <w:b/>
              </w:rPr>
            </w:pPr>
            <w:r w:rsidRPr="00EA366D">
              <w:rPr>
                <w:b/>
              </w:rPr>
              <w:t>Value</w:t>
            </w:r>
          </w:p>
        </w:tc>
        <w:tc>
          <w:tcPr>
            <w:tcW w:w="3259" w:type="dxa"/>
            <w:shd w:val="clear" w:color="auto" w:fill="FFE599" w:themeFill="accent4" w:themeFillTint="66"/>
          </w:tcPr>
          <w:p w14:paraId="5E25ED0E" w14:textId="77777777" w:rsidR="009C55FA" w:rsidRPr="00EA366D" w:rsidRDefault="009C55FA" w:rsidP="000D085B">
            <w:pPr>
              <w:pStyle w:val="3GPPText"/>
              <w:spacing w:before="0" w:after="0"/>
              <w:rPr>
                <w:b/>
              </w:rPr>
            </w:pPr>
            <w:r w:rsidRPr="00EA366D">
              <w:rPr>
                <w:b/>
              </w:rPr>
              <w:t>Comment</w:t>
            </w:r>
          </w:p>
        </w:tc>
      </w:tr>
      <w:tr w:rsidR="009C55FA" w:rsidRPr="000153A0" w14:paraId="43A32554" w14:textId="77777777" w:rsidTr="000D085B">
        <w:trPr>
          <w:trHeight w:val="248"/>
        </w:trPr>
        <w:tc>
          <w:tcPr>
            <w:tcW w:w="3261" w:type="dxa"/>
            <w:shd w:val="clear" w:color="auto" w:fill="auto"/>
          </w:tcPr>
          <w:p w14:paraId="660DF77C" w14:textId="77777777" w:rsidR="009C55FA" w:rsidRPr="000153A0" w:rsidRDefault="009C55FA" w:rsidP="000D085B">
            <w:pPr>
              <w:pStyle w:val="3GPPText"/>
              <w:spacing w:before="0" w:after="0"/>
            </w:pPr>
            <w:r w:rsidRPr="000153A0">
              <w:t>Relative speed</w:t>
            </w:r>
          </w:p>
        </w:tc>
        <w:tc>
          <w:tcPr>
            <w:tcW w:w="3261" w:type="dxa"/>
            <w:shd w:val="clear" w:color="auto" w:fill="auto"/>
          </w:tcPr>
          <w:p w14:paraId="40DC3354" w14:textId="2E4A43C4" w:rsidR="009C55FA" w:rsidRPr="000153A0" w:rsidRDefault="009C55FA" w:rsidP="000D085B">
            <w:pPr>
              <w:pStyle w:val="3GPPText"/>
              <w:spacing w:before="0" w:after="0"/>
            </w:pPr>
            <w:r w:rsidRPr="000153A0">
              <w:t>100 km/h</w:t>
            </w:r>
          </w:p>
        </w:tc>
        <w:tc>
          <w:tcPr>
            <w:tcW w:w="3259" w:type="dxa"/>
            <w:shd w:val="clear" w:color="auto" w:fill="auto"/>
          </w:tcPr>
          <w:p w14:paraId="5AA9EAD7" w14:textId="77777777" w:rsidR="009C55FA" w:rsidRPr="000153A0" w:rsidRDefault="009C55FA" w:rsidP="000D085B">
            <w:pPr>
              <w:pStyle w:val="3GPPText"/>
              <w:spacing w:before="0" w:after="0"/>
            </w:pPr>
          </w:p>
        </w:tc>
      </w:tr>
      <w:tr w:rsidR="009C55FA" w:rsidRPr="000153A0" w14:paraId="1E8122E1" w14:textId="77777777" w:rsidTr="000D085B">
        <w:trPr>
          <w:trHeight w:val="248"/>
        </w:trPr>
        <w:tc>
          <w:tcPr>
            <w:tcW w:w="3261" w:type="dxa"/>
            <w:shd w:val="clear" w:color="auto" w:fill="auto"/>
          </w:tcPr>
          <w:p w14:paraId="64DBDE95" w14:textId="77777777" w:rsidR="009C55FA" w:rsidRPr="000153A0" w:rsidRDefault="009C55FA" w:rsidP="000D085B">
            <w:pPr>
              <w:pStyle w:val="3GPPText"/>
              <w:spacing w:before="0" w:after="0"/>
            </w:pPr>
            <w:r w:rsidRPr="000153A0">
              <w:t xml:space="preserve">Channel model </w:t>
            </w:r>
          </w:p>
        </w:tc>
        <w:tc>
          <w:tcPr>
            <w:tcW w:w="3261" w:type="dxa"/>
            <w:shd w:val="clear" w:color="auto" w:fill="auto"/>
          </w:tcPr>
          <w:p w14:paraId="61F6D684" w14:textId="77777777" w:rsidR="009C55FA" w:rsidRPr="000153A0" w:rsidRDefault="009C55FA" w:rsidP="000D085B">
            <w:pPr>
              <w:pStyle w:val="3GPPText"/>
              <w:spacing w:before="0" w:after="0"/>
            </w:pPr>
            <w:r w:rsidRPr="000153A0">
              <w:t>TDL</w:t>
            </w:r>
          </w:p>
        </w:tc>
        <w:tc>
          <w:tcPr>
            <w:tcW w:w="3259" w:type="dxa"/>
            <w:shd w:val="clear" w:color="auto" w:fill="auto"/>
          </w:tcPr>
          <w:p w14:paraId="55905E5E" w14:textId="77777777" w:rsidR="009C55FA" w:rsidRPr="000153A0" w:rsidRDefault="009C55FA" w:rsidP="000D085B">
            <w:pPr>
              <w:pStyle w:val="3GPPText"/>
              <w:spacing w:before="0" w:after="0"/>
            </w:pPr>
          </w:p>
        </w:tc>
      </w:tr>
      <w:tr w:rsidR="009C55FA" w:rsidRPr="000153A0" w14:paraId="61C0C0B7" w14:textId="77777777" w:rsidTr="000D085B">
        <w:trPr>
          <w:trHeight w:val="248"/>
        </w:trPr>
        <w:tc>
          <w:tcPr>
            <w:tcW w:w="3261" w:type="dxa"/>
            <w:shd w:val="clear" w:color="auto" w:fill="auto"/>
          </w:tcPr>
          <w:p w14:paraId="5B23C656" w14:textId="77777777" w:rsidR="009C55FA" w:rsidRPr="000153A0" w:rsidRDefault="009C55FA" w:rsidP="000D085B">
            <w:pPr>
              <w:pStyle w:val="3GPPText"/>
              <w:spacing w:before="0" w:after="0"/>
            </w:pPr>
            <w:r w:rsidRPr="000153A0">
              <w:t>RMS delay spread</w:t>
            </w:r>
          </w:p>
        </w:tc>
        <w:tc>
          <w:tcPr>
            <w:tcW w:w="3261" w:type="dxa"/>
            <w:shd w:val="clear" w:color="auto" w:fill="auto"/>
          </w:tcPr>
          <w:p w14:paraId="067CBEB7" w14:textId="60DF01FA" w:rsidR="009C55FA" w:rsidRPr="000153A0" w:rsidRDefault="00665932">
            <w:pPr>
              <w:pStyle w:val="3GPPText"/>
              <w:spacing w:before="0" w:after="0"/>
            </w:pPr>
            <w:r w:rsidRPr="000153A0">
              <w:t>21.5 ns</w:t>
            </w:r>
          </w:p>
        </w:tc>
        <w:tc>
          <w:tcPr>
            <w:tcW w:w="3259" w:type="dxa"/>
            <w:shd w:val="clear" w:color="auto" w:fill="auto"/>
          </w:tcPr>
          <w:p w14:paraId="7AAD346A" w14:textId="30F183D9" w:rsidR="009C55FA" w:rsidRPr="000153A0" w:rsidRDefault="00665932">
            <w:pPr>
              <w:pStyle w:val="3GPPText"/>
              <w:spacing w:before="0" w:after="0"/>
            </w:pPr>
            <w:r w:rsidRPr="000153A0">
              <w:t xml:space="preserve">LOS </w:t>
            </w:r>
            <w:r w:rsidR="009C55FA" w:rsidRPr="000153A0">
              <w:t>ac</w:t>
            </w:r>
            <w:r w:rsidR="00F77E41">
              <w:t>cording to SLS assumptions in [4</w:t>
            </w:r>
            <w:r w:rsidR="009C55FA" w:rsidRPr="000153A0">
              <w:t>]</w:t>
            </w:r>
          </w:p>
        </w:tc>
      </w:tr>
      <w:tr w:rsidR="009C55FA" w:rsidRPr="000153A0" w14:paraId="3172C5F8" w14:textId="77777777" w:rsidTr="000D085B">
        <w:trPr>
          <w:trHeight w:val="248"/>
        </w:trPr>
        <w:tc>
          <w:tcPr>
            <w:tcW w:w="3261" w:type="dxa"/>
            <w:shd w:val="clear" w:color="auto" w:fill="auto"/>
          </w:tcPr>
          <w:p w14:paraId="3AAE1036" w14:textId="77777777" w:rsidR="009C55FA" w:rsidRPr="000153A0" w:rsidRDefault="009C55FA" w:rsidP="000D085B">
            <w:pPr>
              <w:pStyle w:val="3GPPText"/>
              <w:spacing w:before="0" w:after="0"/>
              <w:rPr>
                <w:lang w:val="en-GB"/>
              </w:rPr>
            </w:pPr>
            <w:r w:rsidRPr="000153A0">
              <w:rPr>
                <w:lang w:val="en-GB"/>
              </w:rPr>
              <w:t>Rx Antennas</w:t>
            </w:r>
          </w:p>
        </w:tc>
        <w:tc>
          <w:tcPr>
            <w:tcW w:w="3261" w:type="dxa"/>
            <w:shd w:val="clear" w:color="auto" w:fill="auto"/>
          </w:tcPr>
          <w:p w14:paraId="42B0B864" w14:textId="77777777" w:rsidR="009C55FA" w:rsidRPr="000153A0" w:rsidRDefault="009C55FA" w:rsidP="000D085B">
            <w:pPr>
              <w:pStyle w:val="3GPPText"/>
              <w:spacing w:before="0" w:after="0"/>
            </w:pPr>
            <w:r w:rsidRPr="000153A0">
              <w:t>4</w:t>
            </w:r>
          </w:p>
        </w:tc>
        <w:tc>
          <w:tcPr>
            <w:tcW w:w="3259" w:type="dxa"/>
            <w:shd w:val="clear" w:color="auto" w:fill="auto"/>
          </w:tcPr>
          <w:p w14:paraId="109EA6D4" w14:textId="77777777" w:rsidR="009C55FA" w:rsidRPr="000153A0" w:rsidRDefault="009C55FA" w:rsidP="000D085B">
            <w:pPr>
              <w:pStyle w:val="3GPPText"/>
              <w:spacing w:before="0" w:after="0"/>
            </w:pPr>
          </w:p>
        </w:tc>
      </w:tr>
      <w:tr w:rsidR="009C55FA" w:rsidRPr="000153A0" w14:paraId="25925AA6" w14:textId="77777777" w:rsidTr="000D085B">
        <w:trPr>
          <w:trHeight w:val="248"/>
        </w:trPr>
        <w:tc>
          <w:tcPr>
            <w:tcW w:w="3261" w:type="dxa"/>
            <w:shd w:val="clear" w:color="auto" w:fill="auto"/>
          </w:tcPr>
          <w:p w14:paraId="681B1D9F" w14:textId="73680933" w:rsidR="009C55FA" w:rsidRPr="000153A0" w:rsidRDefault="009C55FA" w:rsidP="009C55FA">
            <w:pPr>
              <w:pStyle w:val="3GPPText"/>
              <w:spacing w:before="0" w:after="0"/>
            </w:pPr>
            <w:r w:rsidRPr="000153A0">
              <w:t>Tx Antennas</w:t>
            </w:r>
          </w:p>
        </w:tc>
        <w:tc>
          <w:tcPr>
            <w:tcW w:w="3261" w:type="dxa"/>
            <w:shd w:val="clear" w:color="auto" w:fill="auto"/>
          </w:tcPr>
          <w:p w14:paraId="734C5300" w14:textId="7935F052" w:rsidR="009C55FA" w:rsidRPr="000153A0" w:rsidRDefault="009C55FA" w:rsidP="009C55FA">
            <w:pPr>
              <w:pStyle w:val="3GPPText"/>
              <w:spacing w:before="0" w:after="0"/>
            </w:pPr>
            <w:r w:rsidRPr="000153A0">
              <w:t>2</w:t>
            </w:r>
          </w:p>
        </w:tc>
        <w:tc>
          <w:tcPr>
            <w:tcW w:w="3259" w:type="dxa"/>
            <w:shd w:val="clear" w:color="auto" w:fill="auto"/>
          </w:tcPr>
          <w:p w14:paraId="5219099B" w14:textId="77777777" w:rsidR="009C55FA" w:rsidRPr="000153A0" w:rsidRDefault="009C55FA" w:rsidP="009C55FA">
            <w:pPr>
              <w:pStyle w:val="3GPPText"/>
              <w:spacing w:before="0" w:after="0"/>
            </w:pPr>
          </w:p>
        </w:tc>
      </w:tr>
      <w:tr w:rsidR="009C55FA" w:rsidRPr="000153A0" w14:paraId="642CC34B" w14:textId="77777777" w:rsidTr="000D085B">
        <w:trPr>
          <w:trHeight w:val="248"/>
        </w:trPr>
        <w:tc>
          <w:tcPr>
            <w:tcW w:w="3261" w:type="dxa"/>
            <w:shd w:val="clear" w:color="auto" w:fill="auto"/>
          </w:tcPr>
          <w:p w14:paraId="6BFF7D30" w14:textId="4EB5E264" w:rsidR="009C55FA" w:rsidRPr="000153A0" w:rsidRDefault="009C55FA" w:rsidP="009C55FA">
            <w:pPr>
              <w:pStyle w:val="3GPPText"/>
              <w:spacing w:before="0" w:after="0"/>
            </w:pPr>
            <w:r w:rsidRPr="000153A0">
              <w:t>Tx Antenna Array</w:t>
            </w:r>
          </w:p>
        </w:tc>
        <w:tc>
          <w:tcPr>
            <w:tcW w:w="3261" w:type="dxa"/>
            <w:shd w:val="clear" w:color="auto" w:fill="auto"/>
          </w:tcPr>
          <w:p w14:paraId="437288E2" w14:textId="4A2A42E0" w:rsidR="009C55FA" w:rsidRPr="000153A0" w:rsidRDefault="009C55FA" w:rsidP="009C55FA">
            <w:pPr>
              <w:pStyle w:val="3GPPText"/>
              <w:spacing w:before="0" w:after="0"/>
            </w:pPr>
            <w:r w:rsidRPr="000153A0">
              <w:t>Cross polarized</w:t>
            </w:r>
          </w:p>
        </w:tc>
        <w:tc>
          <w:tcPr>
            <w:tcW w:w="3259" w:type="dxa"/>
            <w:shd w:val="clear" w:color="auto" w:fill="auto"/>
          </w:tcPr>
          <w:p w14:paraId="1BFA160D" w14:textId="77777777" w:rsidR="009C55FA" w:rsidRPr="000153A0" w:rsidRDefault="009C55FA" w:rsidP="009C55FA">
            <w:pPr>
              <w:pStyle w:val="3GPPText"/>
              <w:spacing w:before="0" w:after="0"/>
            </w:pPr>
          </w:p>
        </w:tc>
      </w:tr>
      <w:tr w:rsidR="009C55FA" w:rsidRPr="000153A0" w14:paraId="5D3F2A0E" w14:textId="77777777" w:rsidTr="000D085B">
        <w:trPr>
          <w:trHeight w:val="248"/>
        </w:trPr>
        <w:tc>
          <w:tcPr>
            <w:tcW w:w="3261" w:type="dxa"/>
            <w:shd w:val="clear" w:color="auto" w:fill="auto"/>
          </w:tcPr>
          <w:p w14:paraId="1B21825A" w14:textId="77777777" w:rsidR="009C55FA" w:rsidRPr="000153A0" w:rsidRDefault="009C55FA" w:rsidP="009C55FA">
            <w:pPr>
              <w:pStyle w:val="3GPPText"/>
              <w:spacing w:before="0" w:after="0"/>
            </w:pPr>
            <w:r w:rsidRPr="000153A0">
              <w:t>Channel Estimation</w:t>
            </w:r>
          </w:p>
        </w:tc>
        <w:tc>
          <w:tcPr>
            <w:tcW w:w="3261" w:type="dxa"/>
            <w:shd w:val="clear" w:color="auto" w:fill="auto"/>
          </w:tcPr>
          <w:p w14:paraId="6F928691" w14:textId="48C92B57" w:rsidR="009C55FA" w:rsidRPr="000153A0" w:rsidRDefault="009C55FA">
            <w:pPr>
              <w:pStyle w:val="3GPPText"/>
              <w:spacing w:before="0" w:after="0"/>
            </w:pPr>
            <w:r w:rsidRPr="000153A0">
              <w:t>MMSE based  with knowledge of channel statistics</w:t>
            </w:r>
          </w:p>
        </w:tc>
        <w:tc>
          <w:tcPr>
            <w:tcW w:w="3259" w:type="dxa"/>
            <w:shd w:val="clear" w:color="auto" w:fill="auto"/>
          </w:tcPr>
          <w:p w14:paraId="63415AA4" w14:textId="77777777" w:rsidR="009C55FA" w:rsidRPr="000153A0" w:rsidRDefault="009C55FA" w:rsidP="009C55FA">
            <w:pPr>
              <w:pStyle w:val="3GPPText"/>
              <w:spacing w:before="0" w:after="0"/>
            </w:pPr>
          </w:p>
        </w:tc>
      </w:tr>
      <w:tr w:rsidR="009C55FA" w:rsidRPr="000153A0" w14:paraId="7E987872" w14:textId="77777777" w:rsidTr="000D085B">
        <w:trPr>
          <w:trHeight w:val="248"/>
        </w:trPr>
        <w:tc>
          <w:tcPr>
            <w:tcW w:w="3261" w:type="dxa"/>
            <w:shd w:val="clear" w:color="auto" w:fill="auto"/>
          </w:tcPr>
          <w:p w14:paraId="5B3D4B2D" w14:textId="77777777" w:rsidR="009C55FA" w:rsidRPr="000153A0" w:rsidRDefault="009C55FA" w:rsidP="009C55FA">
            <w:pPr>
              <w:pStyle w:val="3GPPText"/>
              <w:spacing w:before="0" w:after="0"/>
            </w:pPr>
            <w:r w:rsidRPr="000153A0">
              <w:t>Equalization</w:t>
            </w:r>
          </w:p>
        </w:tc>
        <w:tc>
          <w:tcPr>
            <w:tcW w:w="3261" w:type="dxa"/>
            <w:shd w:val="clear" w:color="auto" w:fill="auto"/>
          </w:tcPr>
          <w:p w14:paraId="5979F35C" w14:textId="77777777" w:rsidR="009C55FA" w:rsidRPr="000153A0" w:rsidRDefault="009C55FA" w:rsidP="009C55FA">
            <w:pPr>
              <w:pStyle w:val="3GPPText"/>
              <w:spacing w:before="0" w:after="0"/>
            </w:pPr>
            <w:r w:rsidRPr="000153A0">
              <w:t>MMSE based</w:t>
            </w:r>
          </w:p>
        </w:tc>
        <w:tc>
          <w:tcPr>
            <w:tcW w:w="3259" w:type="dxa"/>
            <w:shd w:val="clear" w:color="auto" w:fill="auto"/>
          </w:tcPr>
          <w:p w14:paraId="3679ED7C" w14:textId="77777777" w:rsidR="009C55FA" w:rsidRPr="000153A0" w:rsidRDefault="009C55FA" w:rsidP="009C55FA">
            <w:pPr>
              <w:pStyle w:val="3GPPText"/>
              <w:spacing w:before="0" w:after="0"/>
            </w:pPr>
          </w:p>
        </w:tc>
      </w:tr>
      <w:tr w:rsidR="009C55FA" w:rsidRPr="000153A0" w14:paraId="39FA4629" w14:textId="77777777" w:rsidTr="000D085B">
        <w:trPr>
          <w:trHeight w:val="248"/>
        </w:trPr>
        <w:tc>
          <w:tcPr>
            <w:tcW w:w="3261" w:type="dxa"/>
            <w:shd w:val="clear" w:color="auto" w:fill="auto"/>
          </w:tcPr>
          <w:p w14:paraId="3A51BBC7" w14:textId="77777777" w:rsidR="009C55FA" w:rsidRPr="000153A0" w:rsidRDefault="009C55FA" w:rsidP="009C55FA">
            <w:pPr>
              <w:pStyle w:val="3GPPText"/>
              <w:spacing w:before="0" w:after="0"/>
            </w:pPr>
            <w:r w:rsidRPr="000153A0">
              <w:t>Waveform</w:t>
            </w:r>
          </w:p>
        </w:tc>
        <w:tc>
          <w:tcPr>
            <w:tcW w:w="3261" w:type="dxa"/>
            <w:shd w:val="clear" w:color="auto" w:fill="auto"/>
          </w:tcPr>
          <w:p w14:paraId="6C9D9FA0" w14:textId="77777777" w:rsidR="009C55FA" w:rsidRPr="000153A0" w:rsidRDefault="009C55FA" w:rsidP="009C55FA">
            <w:pPr>
              <w:pStyle w:val="3GPPText"/>
              <w:spacing w:before="0" w:after="0"/>
            </w:pPr>
            <w:r w:rsidRPr="000153A0">
              <w:t>OFDM</w:t>
            </w:r>
          </w:p>
        </w:tc>
        <w:tc>
          <w:tcPr>
            <w:tcW w:w="3259" w:type="dxa"/>
            <w:shd w:val="clear" w:color="auto" w:fill="auto"/>
          </w:tcPr>
          <w:p w14:paraId="7601B143" w14:textId="77777777" w:rsidR="009C55FA" w:rsidRPr="000153A0" w:rsidRDefault="009C55FA" w:rsidP="009C55FA">
            <w:pPr>
              <w:pStyle w:val="3GPPText"/>
              <w:spacing w:before="0" w:after="0"/>
            </w:pPr>
          </w:p>
        </w:tc>
      </w:tr>
      <w:tr w:rsidR="009C55FA" w:rsidRPr="000153A0" w14:paraId="6F57D6C6" w14:textId="77777777" w:rsidTr="000D085B">
        <w:trPr>
          <w:trHeight w:val="248"/>
        </w:trPr>
        <w:tc>
          <w:tcPr>
            <w:tcW w:w="3261" w:type="dxa"/>
            <w:shd w:val="clear" w:color="auto" w:fill="auto"/>
          </w:tcPr>
          <w:p w14:paraId="51625F3F" w14:textId="77777777" w:rsidR="009C55FA" w:rsidRPr="000153A0" w:rsidRDefault="009C55FA" w:rsidP="009C55FA">
            <w:pPr>
              <w:pStyle w:val="3GPPText"/>
              <w:spacing w:before="0" w:after="0"/>
            </w:pPr>
            <w:r w:rsidRPr="000153A0">
              <w:t>DMRS</w:t>
            </w:r>
          </w:p>
        </w:tc>
        <w:tc>
          <w:tcPr>
            <w:tcW w:w="3261" w:type="dxa"/>
            <w:shd w:val="clear" w:color="auto" w:fill="auto"/>
          </w:tcPr>
          <w:p w14:paraId="45ECD13F" w14:textId="77777777" w:rsidR="009C55FA" w:rsidRPr="000153A0" w:rsidRDefault="009C55FA" w:rsidP="009C55FA">
            <w:pPr>
              <w:pStyle w:val="3GPPText"/>
              <w:spacing w:before="0" w:after="0"/>
            </w:pPr>
            <w:r w:rsidRPr="000153A0">
              <w:t>NR type 1 OFDM DMRS</w:t>
            </w:r>
          </w:p>
        </w:tc>
        <w:tc>
          <w:tcPr>
            <w:tcW w:w="3259" w:type="dxa"/>
            <w:shd w:val="clear" w:color="auto" w:fill="auto"/>
          </w:tcPr>
          <w:p w14:paraId="2924442A" w14:textId="77777777" w:rsidR="009C55FA" w:rsidRPr="000153A0" w:rsidRDefault="009C55FA" w:rsidP="009C55FA">
            <w:pPr>
              <w:pStyle w:val="3GPPText"/>
              <w:spacing w:before="0" w:after="0"/>
            </w:pPr>
          </w:p>
        </w:tc>
      </w:tr>
      <w:tr w:rsidR="009C55FA" w:rsidRPr="000153A0" w14:paraId="07D1F090" w14:textId="77777777" w:rsidTr="000D085B">
        <w:trPr>
          <w:trHeight w:val="248"/>
        </w:trPr>
        <w:tc>
          <w:tcPr>
            <w:tcW w:w="3261" w:type="dxa"/>
            <w:shd w:val="clear" w:color="auto" w:fill="auto"/>
          </w:tcPr>
          <w:p w14:paraId="17D749C4" w14:textId="77777777" w:rsidR="009C55FA" w:rsidRPr="000153A0" w:rsidRDefault="009C55FA" w:rsidP="009C55FA">
            <w:pPr>
              <w:pStyle w:val="3GPPText"/>
              <w:spacing w:before="0" w:after="0"/>
            </w:pPr>
            <w:r w:rsidRPr="000153A0">
              <w:t>Number of OFDM symbols with DMRS</w:t>
            </w:r>
          </w:p>
        </w:tc>
        <w:tc>
          <w:tcPr>
            <w:tcW w:w="3261" w:type="dxa"/>
            <w:shd w:val="clear" w:color="auto" w:fill="auto"/>
          </w:tcPr>
          <w:p w14:paraId="3935A3F8" w14:textId="0A482855" w:rsidR="009C55FA" w:rsidRPr="000153A0" w:rsidRDefault="009C55FA" w:rsidP="009C55FA">
            <w:pPr>
              <w:pStyle w:val="3GPPText"/>
              <w:spacing w:before="0" w:after="0"/>
            </w:pPr>
            <w:r w:rsidRPr="000153A0">
              <w:t>3</w:t>
            </w:r>
          </w:p>
        </w:tc>
        <w:tc>
          <w:tcPr>
            <w:tcW w:w="3259" w:type="dxa"/>
            <w:shd w:val="clear" w:color="auto" w:fill="auto"/>
          </w:tcPr>
          <w:p w14:paraId="59E02AAC" w14:textId="77777777" w:rsidR="009C55FA" w:rsidRPr="000153A0" w:rsidRDefault="009C55FA" w:rsidP="009C55FA">
            <w:pPr>
              <w:pStyle w:val="3GPPText"/>
              <w:spacing w:before="0" w:after="0"/>
            </w:pPr>
          </w:p>
        </w:tc>
      </w:tr>
      <w:tr w:rsidR="009C55FA" w:rsidRPr="000153A0" w14:paraId="1BFD5192" w14:textId="77777777" w:rsidTr="000D085B">
        <w:trPr>
          <w:trHeight w:val="248"/>
        </w:trPr>
        <w:tc>
          <w:tcPr>
            <w:tcW w:w="3261" w:type="dxa"/>
            <w:shd w:val="clear" w:color="auto" w:fill="auto"/>
          </w:tcPr>
          <w:p w14:paraId="1C068341" w14:textId="77777777" w:rsidR="009C55FA" w:rsidRPr="000153A0" w:rsidRDefault="009C55FA" w:rsidP="009C55FA">
            <w:pPr>
              <w:pStyle w:val="3GPPText"/>
              <w:spacing w:before="0" w:after="0"/>
            </w:pPr>
            <w:r w:rsidRPr="000153A0">
              <w:t>OFDM symbols with DRMS</w:t>
            </w:r>
          </w:p>
        </w:tc>
        <w:tc>
          <w:tcPr>
            <w:tcW w:w="3261" w:type="dxa"/>
            <w:shd w:val="clear" w:color="auto" w:fill="auto"/>
          </w:tcPr>
          <w:p w14:paraId="40E61E45" w14:textId="66DB8F1A" w:rsidR="009C55FA" w:rsidRPr="000153A0" w:rsidRDefault="009C55FA" w:rsidP="009C55FA">
            <w:pPr>
              <w:pStyle w:val="3GPPText"/>
              <w:spacing w:before="0" w:after="0"/>
            </w:pPr>
            <w:r w:rsidRPr="000153A0">
              <w:t>2 7 11</w:t>
            </w:r>
          </w:p>
        </w:tc>
        <w:tc>
          <w:tcPr>
            <w:tcW w:w="3259" w:type="dxa"/>
            <w:shd w:val="clear" w:color="auto" w:fill="auto"/>
          </w:tcPr>
          <w:p w14:paraId="572405BF" w14:textId="77777777" w:rsidR="009C55FA" w:rsidRPr="000153A0" w:rsidRDefault="009C55FA" w:rsidP="009C55FA">
            <w:pPr>
              <w:pStyle w:val="3GPPText"/>
              <w:spacing w:before="0" w:after="0"/>
            </w:pPr>
            <w:r w:rsidRPr="000153A0">
              <w:t>Configuration with highest density in time direction</w:t>
            </w:r>
          </w:p>
        </w:tc>
      </w:tr>
      <w:tr w:rsidR="009C55FA" w:rsidRPr="000153A0" w14:paraId="40CDB036" w14:textId="77777777" w:rsidTr="000D085B">
        <w:trPr>
          <w:trHeight w:val="248"/>
        </w:trPr>
        <w:tc>
          <w:tcPr>
            <w:tcW w:w="3261" w:type="dxa"/>
            <w:shd w:val="clear" w:color="auto" w:fill="auto"/>
          </w:tcPr>
          <w:p w14:paraId="602F1811" w14:textId="77777777" w:rsidR="009C55FA" w:rsidRPr="000153A0" w:rsidRDefault="009C55FA" w:rsidP="009C55FA">
            <w:pPr>
              <w:pStyle w:val="3GPPText"/>
              <w:spacing w:before="0" w:after="0"/>
              <w:rPr>
                <w:lang w:val="en-GB"/>
              </w:rPr>
            </w:pPr>
            <w:r w:rsidRPr="000153A0">
              <w:rPr>
                <w:lang w:val="en-GB"/>
              </w:rPr>
              <w:t>FEC code</w:t>
            </w:r>
          </w:p>
        </w:tc>
        <w:tc>
          <w:tcPr>
            <w:tcW w:w="3261" w:type="dxa"/>
            <w:shd w:val="clear" w:color="auto" w:fill="auto"/>
          </w:tcPr>
          <w:p w14:paraId="09BB2FB4" w14:textId="77777777" w:rsidR="009C55FA" w:rsidRPr="000153A0" w:rsidRDefault="009C55FA" w:rsidP="009C55FA">
            <w:pPr>
              <w:pStyle w:val="3GPPText"/>
              <w:spacing w:before="0" w:after="0"/>
            </w:pPr>
            <w:r w:rsidRPr="000153A0">
              <w:t>LDPC</w:t>
            </w:r>
          </w:p>
        </w:tc>
        <w:tc>
          <w:tcPr>
            <w:tcW w:w="3259" w:type="dxa"/>
            <w:shd w:val="clear" w:color="auto" w:fill="auto"/>
          </w:tcPr>
          <w:p w14:paraId="6D21B29A" w14:textId="77777777" w:rsidR="009C55FA" w:rsidRPr="000153A0" w:rsidRDefault="009C55FA" w:rsidP="009C55FA">
            <w:pPr>
              <w:pStyle w:val="3GPPText"/>
              <w:spacing w:before="0" w:after="0"/>
            </w:pPr>
          </w:p>
        </w:tc>
      </w:tr>
      <w:tr w:rsidR="009C55FA" w:rsidRPr="000153A0" w14:paraId="69FDAB4A" w14:textId="77777777" w:rsidTr="000D085B">
        <w:trPr>
          <w:trHeight w:val="248"/>
        </w:trPr>
        <w:tc>
          <w:tcPr>
            <w:tcW w:w="3261" w:type="dxa"/>
            <w:shd w:val="clear" w:color="auto" w:fill="auto"/>
          </w:tcPr>
          <w:p w14:paraId="2DEDE19C" w14:textId="77777777" w:rsidR="009C55FA" w:rsidRPr="000153A0" w:rsidRDefault="009C55FA" w:rsidP="009C55FA">
            <w:pPr>
              <w:pStyle w:val="3GPPText"/>
              <w:spacing w:before="0" w:after="0"/>
              <w:rPr>
                <w:lang w:val="en-GB"/>
              </w:rPr>
            </w:pPr>
            <w:r w:rsidRPr="000153A0">
              <w:rPr>
                <w:lang w:val="en-GB"/>
              </w:rPr>
              <w:t>Bandwidth</w:t>
            </w:r>
          </w:p>
        </w:tc>
        <w:tc>
          <w:tcPr>
            <w:tcW w:w="3261" w:type="dxa"/>
            <w:shd w:val="clear" w:color="auto" w:fill="auto"/>
          </w:tcPr>
          <w:p w14:paraId="19F4D6EB" w14:textId="77777777" w:rsidR="009C55FA" w:rsidRPr="000153A0" w:rsidRDefault="009C55FA" w:rsidP="009C55FA">
            <w:pPr>
              <w:pStyle w:val="3GPPText"/>
              <w:spacing w:before="0" w:after="0"/>
            </w:pPr>
            <w:r w:rsidRPr="000153A0">
              <w:t>10 MHz</w:t>
            </w:r>
          </w:p>
        </w:tc>
        <w:tc>
          <w:tcPr>
            <w:tcW w:w="3259" w:type="dxa"/>
            <w:shd w:val="clear" w:color="auto" w:fill="auto"/>
          </w:tcPr>
          <w:p w14:paraId="60E5C684" w14:textId="77777777" w:rsidR="009C55FA" w:rsidRPr="000153A0" w:rsidRDefault="009C55FA" w:rsidP="009C55FA">
            <w:pPr>
              <w:pStyle w:val="3GPPText"/>
              <w:spacing w:before="0" w:after="0"/>
            </w:pPr>
          </w:p>
        </w:tc>
      </w:tr>
      <w:tr w:rsidR="009C55FA" w:rsidRPr="000153A0" w14:paraId="14A620DA" w14:textId="77777777" w:rsidTr="000D085B">
        <w:trPr>
          <w:trHeight w:val="248"/>
        </w:trPr>
        <w:tc>
          <w:tcPr>
            <w:tcW w:w="3261" w:type="dxa"/>
            <w:shd w:val="clear" w:color="auto" w:fill="auto"/>
          </w:tcPr>
          <w:p w14:paraId="43A120F5" w14:textId="77777777" w:rsidR="009C55FA" w:rsidRPr="000153A0" w:rsidRDefault="009C55FA" w:rsidP="009C55FA">
            <w:pPr>
              <w:pStyle w:val="3GPPText"/>
              <w:spacing w:before="0" w:after="0"/>
              <w:rPr>
                <w:lang w:val="en-GB"/>
              </w:rPr>
            </w:pPr>
            <w:r w:rsidRPr="000153A0">
              <w:rPr>
                <w:lang w:val="en-GB"/>
              </w:rPr>
              <w:t>Carrier Frequency</w:t>
            </w:r>
          </w:p>
        </w:tc>
        <w:tc>
          <w:tcPr>
            <w:tcW w:w="3261" w:type="dxa"/>
            <w:shd w:val="clear" w:color="auto" w:fill="auto"/>
          </w:tcPr>
          <w:p w14:paraId="177A2023" w14:textId="77777777" w:rsidR="009C55FA" w:rsidRPr="000153A0" w:rsidRDefault="009C55FA" w:rsidP="009C55FA">
            <w:pPr>
              <w:pStyle w:val="3GPPText"/>
              <w:spacing w:before="0" w:after="0"/>
            </w:pPr>
            <w:r w:rsidRPr="000153A0">
              <w:t>5.9 GHz</w:t>
            </w:r>
          </w:p>
        </w:tc>
        <w:tc>
          <w:tcPr>
            <w:tcW w:w="3259" w:type="dxa"/>
            <w:shd w:val="clear" w:color="auto" w:fill="auto"/>
          </w:tcPr>
          <w:p w14:paraId="432F9CFB" w14:textId="77777777" w:rsidR="009C55FA" w:rsidRPr="000153A0" w:rsidRDefault="009C55FA" w:rsidP="009C55FA">
            <w:pPr>
              <w:pStyle w:val="3GPPText"/>
              <w:spacing w:before="0" w:after="0"/>
            </w:pPr>
          </w:p>
        </w:tc>
      </w:tr>
      <w:tr w:rsidR="009C55FA" w:rsidRPr="000153A0" w14:paraId="0795EAF9" w14:textId="77777777" w:rsidTr="000D085B">
        <w:trPr>
          <w:trHeight w:val="248"/>
        </w:trPr>
        <w:tc>
          <w:tcPr>
            <w:tcW w:w="3261" w:type="dxa"/>
            <w:shd w:val="clear" w:color="auto" w:fill="auto"/>
          </w:tcPr>
          <w:p w14:paraId="4447129A" w14:textId="77777777" w:rsidR="009C55FA" w:rsidRPr="000153A0" w:rsidRDefault="009C55FA" w:rsidP="009C55FA">
            <w:pPr>
              <w:pStyle w:val="3GPPText"/>
              <w:spacing w:before="0" w:after="0"/>
              <w:rPr>
                <w:lang w:val="en-GB"/>
              </w:rPr>
            </w:pPr>
            <w:r w:rsidRPr="000153A0">
              <w:rPr>
                <w:lang w:val="en-GB"/>
              </w:rPr>
              <w:t>MIMO rank</w:t>
            </w:r>
          </w:p>
        </w:tc>
        <w:tc>
          <w:tcPr>
            <w:tcW w:w="3261" w:type="dxa"/>
            <w:shd w:val="clear" w:color="auto" w:fill="auto"/>
          </w:tcPr>
          <w:p w14:paraId="75A17BC1" w14:textId="4A2F8966" w:rsidR="009C55FA" w:rsidRPr="000153A0" w:rsidRDefault="009C55FA" w:rsidP="009C55FA">
            <w:pPr>
              <w:pStyle w:val="3GPPText"/>
              <w:spacing w:before="0" w:after="0"/>
            </w:pPr>
            <w:r w:rsidRPr="000153A0">
              <w:t>1 and 2</w:t>
            </w:r>
          </w:p>
        </w:tc>
        <w:tc>
          <w:tcPr>
            <w:tcW w:w="3259" w:type="dxa"/>
            <w:shd w:val="clear" w:color="auto" w:fill="auto"/>
          </w:tcPr>
          <w:p w14:paraId="4F1584D6" w14:textId="77777777" w:rsidR="009C55FA" w:rsidRPr="000153A0" w:rsidRDefault="009C55FA" w:rsidP="009C55FA">
            <w:pPr>
              <w:pStyle w:val="3GPPText"/>
              <w:spacing w:before="0" w:after="0"/>
            </w:pPr>
          </w:p>
        </w:tc>
      </w:tr>
      <w:tr w:rsidR="009C55FA" w:rsidRPr="000153A0" w14:paraId="4344AA6E" w14:textId="77777777" w:rsidTr="000D085B">
        <w:trPr>
          <w:trHeight w:val="248"/>
        </w:trPr>
        <w:tc>
          <w:tcPr>
            <w:tcW w:w="3261" w:type="dxa"/>
            <w:shd w:val="clear" w:color="auto" w:fill="auto"/>
          </w:tcPr>
          <w:p w14:paraId="1D641525" w14:textId="77777777" w:rsidR="009C55FA" w:rsidRPr="000153A0" w:rsidRDefault="009C55FA" w:rsidP="009C55FA">
            <w:pPr>
              <w:pStyle w:val="3GPPText"/>
              <w:spacing w:before="0" w:after="0"/>
              <w:rPr>
                <w:lang w:val="en-GB"/>
              </w:rPr>
            </w:pPr>
            <w:r w:rsidRPr="000153A0">
              <w:rPr>
                <w:lang w:val="en-GB"/>
              </w:rPr>
              <w:t>Modulation format</w:t>
            </w:r>
          </w:p>
        </w:tc>
        <w:tc>
          <w:tcPr>
            <w:tcW w:w="3261" w:type="dxa"/>
            <w:shd w:val="clear" w:color="auto" w:fill="auto"/>
          </w:tcPr>
          <w:p w14:paraId="238BF93F" w14:textId="47AAF56F" w:rsidR="009C55FA" w:rsidRPr="000153A0" w:rsidRDefault="009C55FA" w:rsidP="009C55FA">
            <w:pPr>
              <w:pStyle w:val="3GPPText"/>
              <w:spacing w:before="0" w:after="0"/>
            </w:pPr>
            <w:r w:rsidRPr="000153A0">
              <w:t>16 QAM</w:t>
            </w:r>
            <w:r w:rsidR="00F93408" w:rsidRPr="000153A0">
              <w:t xml:space="preserve"> and</w:t>
            </w:r>
            <w:r w:rsidRPr="000153A0">
              <w:t xml:space="preserve"> 64 QAM</w:t>
            </w:r>
          </w:p>
        </w:tc>
        <w:tc>
          <w:tcPr>
            <w:tcW w:w="3259" w:type="dxa"/>
            <w:shd w:val="clear" w:color="auto" w:fill="auto"/>
          </w:tcPr>
          <w:p w14:paraId="4BE5A055" w14:textId="77777777" w:rsidR="009C55FA" w:rsidRPr="000153A0" w:rsidRDefault="009C55FA" w:rsidP="009C55FA">
            <w:pPr>
              <w:pStyle w:val="3GPPText"/>
              <w:spacing w:before="0" w:after="0"/>
            </w:pPr>
          </w:p>
        </w:tc>
      </w:tr>
      <w:tr w:rsidR="009C55FA" w:rsidRPr="000153A0" w14:paraId="64E78A66" w14:textId="77777777" w:rsidTr="000D085B">
        <w:trPr>
          <w:trHeight w:val="248"/>
        </w:trPr>
        <w:tc>
          <w:tcPr>
            <w:tcW w:w="3261" w:type="dxa"/>
            <w:shd w:val="clear" w:color="auto" w:fill="auto"/>
          </w:tcPr>
          <w:p w14:paraId="3C4B17BA" w14:textId="77777777" w:rsidR="009C55FA" w:rsidRPr="000153A0" w:rsidRDefault="009C55FA" w:rsidP="009C55FA">
            <w:pPr>
              <w:pStyle w:val="3GPPText"/>
              <w:spacing w:before="0" w:after="0"/>
              <w:rPr>
                <w:lang w:val="en-GB"/>
              </w:rPr>
            </w:pPr>
            <w:r w:rsidRPr="000153A0">
              <w:rPr>
                <w:lang w:val="en-GB"/>
              </w:rPr>
              <w:t>Coding rate</w:t>
            </w:r>
          </w:p>
        </w:tc>
        <w:tc>
          <w:tcPr>
            <w:tcW w:w="3261" w:type="dxa"/>
            <w:shd w:val="clear" w:color="auto" w:fill="auto"/>
          </w:tcPr>
          <w:p w14:paraId="27DA0547" w14:textId="77777777" w:rsidR="009C55FA" w:rsidRPr="000153A0" w:rsidRDefault="009C55FA" w:rsidP="009C55FA">
            <w:pPr>
              <w:pStyle w:val="3GPPText"/>
              <w:spacing w:before="0" w:after="0"/>
            </w:pPr>
            <w:r w:rsidRPr="000153A0">
              <w:t>0.5</w:t>
            </w:r>
          </w:p>
        </w:tc>
        <w:tc>
          <w:tcPr>
            <w:tcW w:w="3259" w:type="dxa"/>
            <w:shd w:val="clear" w:color="auto" w:fill="auto"/>
          </w:tcPr>
          <w:p w14:paraId="72092BF0" w14:textId="77777777" w:rsidR="009C55FA" w:rsidRPr="000153A0" w:rsidRDefault="009C55FA" w:rsidP="009C55FA">
            <w:pPr>
              <w:pStyle w:val="3GPPText"/>
              <w:spacing w:before="0" w:after="0"/>
            </w:pPr>
          </w:p>
        </w:tc>
      </w:tr>
      <w:tr w:rsidR="00EE164E" w:rsidRPr="000153A0" w14:paraId="29BC6ACC" w14:textId="77777777" w:rsidTr="000D085B">
        <w:trPr>
          <w:trHeight w:val="248"/>
        </w:trPr>
        <w:tc>
          <w:tcPr>
            <w:tcW w:w="3261" w:type="dxa"/>
            <w:shd w:val="clear" w:color="auto" w:fill="auto"/>
          </w:tcPr>
          <w:p w14:paraId="2173D51A" w14:textId="30F250C7" w:rsidR="00EE164E" w:rsidRPr="000153A0" w:rsidRDefault="00EE164E" w:rsidP="009C55FA">
            <w:pPr>
              <w:pStyle w:val="3GPPText"/>
              <w:spacing w:before="0" w:after="0"/>
              <w:rPr>
                <w:lang w:val="en-GB"/>
              </w:rPr>
            </w:pPr>
            <w:r w:rsidRPr="000153A0">
              <w:rPr>
                <w:lang w:val="en-GB"/>
              </w:rPr>
              <w:t>SCS</w:t>
            </w:r>
          </w:p>
        </w:tc>
        <w:tc>
          <w:tcPr>
            <w:tcW w:w="3261" w:type="dxa"/>
            <w:shd w:val="clear" w:color="auto" w:fill="auto"/>
          </w:tcPr>
          <w:p w14:paraId="73C2FE57" w14:textId="77ADCC1E" w:rsidR="00EE164E" w:rsidRPr="000153A0" w:rsidRDefault="00B50BDE" w:rsidP="009C55FA">
            <w:pPr>
              <w:pStyle w:val="3GPPText"/>
              <w:spacing w:before="0" w:after="0"/>
            </w:pPr>
            <w:r w:rsidRPr="000153A0">
              <w:t>3</w:t>
            </w:r>
            <w:r w:rsidR="00EE164E" w:rsidRPr="000153A0">
              <w:t>0 kHz</w:t>
            </w:r>
          </w:p>
        </w:tc>
        <w:tc>
          <w:tcPr>
            <w:tcW w:w="3259" w:type="dxa"/>
            <w:shd w:val="clear" w:color="auto" w:fill="auto"/>
          </w:tcPr>
          <w:p w14:paraId="1AA43CC7" w14:textId="77777777" w:rsidR="00EE164E" w:rsidRPr="000153A0" w:rsidRDefault="00EE164E" w:rsidP="009C55FA">
            <w:pPr>
              <w:pStyle w:val="3GPPText"/>
              <w:spacing w:before="0" w:after="0"/>
            </w:pPr>
          </w:p>
        </w:tc>
      </w:tr>
    </w:tbl>
    <w:p w14:paraId="1DDCE2DD" w14:textId="5C406B5A" w:rsidR="0065548E" w:rsidRPr="000153A0" w:rsidRDefault="0065548E" w:rsidP="0065548E">
      <w:pPr>
        <w:pStyle w:val="3GPPText"/>
      </w:pPr>
    </w:p>
    <w:sectPr w:rsidR="0065548E" w:rsidRPr="000153A0"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36870" w14:textId="77777777" w:rsidR="00412354" w:rsidRDefault="00412354">
      <w:r>
        <w:separator/>
      </w:r>
    </w:p>
  </w:endnote>
  <w:endnote w:type="continuationSeparator" w:id="0">
    <w:p w14:paraId="1A357E2A" w14:textId="77777777" w:rsidR="00412354" w:rsidRDefault="0041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8D90" w14:textId="77777777" w:rsidR="004B3236" w:rsidRDefault="004B323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D995EA" w14:textId="77777777" w:rsidR="004B3236" w:rsidRDefault="004B323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72A4" w14:textId="77777777" w:rsidR="004B3236" w:rsidRPr="00270202" w:rsidRDefault="004B323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A366D">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A366D">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DBFA8" w14:textId="77777777" w:rsidR="00412354" w:rsidRDefault="00412354">
      <w:r>
        <w:separator/>
      </w:r>
    </w:p>
  </w:footnote>
  <w:footnote w:type="continuationSeparator" w:id="0">
    <w:p w14:paraId="1E385B4F" w14:textId="77777777" w:rsidR="00412354" w:rsidRDefault="00412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218C" w14:textId="77777777" w:rsidR="004B3236" w:rsidRDefault="004B32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8577E"/>
    <w:multiLevelType w:val="multilevel"/>
    <w:tmpl w:val="A8B47BB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13033D8"/>
    <w:multiLevelType w:val="hybridMultilevel"/>
    <w:tmpl w:val="27C2B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B42F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1A36841"/>
    <w:multiLevelType w:val="multilevel"/>
    <w:tmpl w:val="7A906378"/>
    <w:numStyleLink w:val="3GPPListofBullets"/>
  </w:abstractNum>
  <w:abstractNum w:abstractNumId="5" w15:restartNumberingAfterBreak="0">
    <w:nsid w:val="024E1B03"/>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2896F8A"/>
    <w:multiLevelType w:val="multilevel"/>
    <w:tmpl w:val="7A906378"/>
    <w:numStyleLink w:val="3GPPListofBullets"/>
  </w:abstractNum>
  <w:abstractNum w:abstractNumId="7" w15:restartNumberingAfterBreak="0">
    <w:nsid w:val="034223AD"/>
    <w:multiLevelType w:val="multilevel"/>
    <w:tmpl w:val="B0E27DA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49E5A6A"/>
    <w:multiLevelType w:val="multilevel"/>
    <w:tmpl w:val="7A906378"/>
    <w:numStyleLink w:val="3GPPListofBullets"/>
  </w:abstractNum>
  <w:abstractNum w:abstractNumId="9"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7FF6A0F"/>
    <w:multiLevelType w:val="multilevel"/>
    <w:tmpl w:val="270698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80D7DAB"/>
    <w:multiLevelType w:val="multilevel"/>
    <w:tmpl w:val="B0E27DA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87E7889"/>
    <w:multiLevelType w:val="hybridMultilevel"/>
    <w:tmpl w:val="EBB294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09273E66"/>
    <w:multiLevelType w:val="multilevel"/>
    <w:tmpl w:val="FB6297A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9746358"/>
    <w:multiLevelType w:val="multilevel"/>
    <w:tmpl w:val="7A906378"/>
    <w:numStyleLink w:val="3GPPListofBullets"/>
  </w:abstractNum>
  <w:abstractNum w:abstractNumId="16" w15:restartNumberingAfterBreak="0">
    <w:nsid w:val="099002AD"/>
    <w:multiLevelType w:val="multilevel"/>
    <w:tmpl w:val="7A906378"/>
    <w:numStyleLink w:val="3GPPListofBullets"/>
  </w:abstractNum>
  <w:abstractNum w:abstractNumId="17" w15:restartNumberingAfterBreak="0">
    <w:nsid w:val="0B085ED9"/>
    <w:multiLevelType w:val="multilevel"/>
    <w:tmpl w:val="C686BD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0C4E2D35"/>
    <w:multiLevelType w:val="multilevel"/>
    <w:tmpl w:val="7A906378"/>
    <w:numStyleLink w:val="3GPPListofBullets"/>
  </w:abstractNum>
  <w:abstractNum w:abstractNumId="19"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0E545258"/>
    <w:multiLevelType w:val="hybridMultilevel"/>
    <w:tmpl w:val="6422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F01A80"/>
    <w:multiLevelType w:val="multilevel"/>
    <w:tmpl w:val="C75A649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AA3160"/>
    <w:multiLevelType w:val="multilevel"/>
    <w:tmpl w:val="7A906378"/>
    <w:numStyleLink w:val="3GPPListofBullets"/>
  </w:abstractNum>
  <w:abstractNum w:abstractNumId="24" w15:restartNumberingAfterBreak="0">
    <w:nsid w:val="16BB3EF1"/>
    <w:multiLevelType w:val="hybridMultilevel"/>
    <w:tmpl w:val="9FA2A14A"/>
    <w:lvl w:ilvl="0" w:tplc="AEAA56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C66E0F"/>
    <w:multiLevelType w:val="multilevel"/>
    <w:tmpl w:val="7A906378"/>
    <w:numStyleLink w:val="3GPPListofBullets"/>
  </w:abstractNum>
  <w:abstractNum w:abstractNumId="26" w15:restartNumberingAfterBreak="0">
    <w:nsid w:val="17292D2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1833219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18B054CB"/>
    <w:multiLevelType w:val="multilevel"/>
    <w:tmpl w:val="7A906378"/>
    <w:numStyleLink w:val="3GPPListofBullets"/>
  </w:abstractNum>
  <w:abstractNum w:abstractNumId="29" w15:restartNumberingAfterBreak="0">
    <w:nsid w:val="1AC64B0C"/>
    <w:multiLevelType w:val="multilevel"/>
    <w:tmpl w:val="7A906378"/>
    <w:numStyleLink w:val="3GPPListofBullets"/>
  </w:abstractNum>
  <w:abstractNum w:abstractNumId="30" w15:restartNumberingAfterBreak="0">
    <w:nsid w:val="1D366886"/>
    <w:multiLevelType w:val="multilevel"/>
    <w:tmpl w:val="6400ED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1DD93994"/>
    <w:multiLevelType w:val="multilevel"/>
    <w:tmpl w:val="471A0D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1E600C61"/>
    <w:multiLevelType w:val="multilevel"/>
    <w:tmpl w:val="7A906378"/>
    <w:numStyleLink w:val="3GPPListofBullets"/>
  </w:abstractNum>
  <w:abstractNum w:abstractNumId="33"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20D070DC"/>
    <w:multiLevelType w:val="multilevel"/>
    <w:tmpl w:val="CC9CF4E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2834656"/>
    <w:multiLevelType w:val="hybridMultilevel"/>
    <w:tmpl w:val="5E6477E8"/>
    <w:lvl w:ilvl="0" w:tplc="4164F0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05162F"/>
    <w:multiLevelType w:val="multilevel"/>
    <w:tmpl w:val="7A906378"/>
    <w:numStyleLink w:val="3GPPListofBullets"/>
  </w:abstractNum>
  <w:abstractNum w:abstractNumId="37" w15:restartNumberingAfterBreak="0">
    <w:nsid w:val="297D50CD"/>
    <w:multiLevelType w:val="multilevel"/>
    <w:tmpl w:val="404AA1E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BDF3551"/>
    <w:multiLevelType w:val="multilevel"/>
    <w:tmpl w:val="7A906378"/>
    <w:numStyleLink w:val="3GPPListofBullets"/>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EC50072"/>
    <w:multiLevelType w:val="multilevel"/>
    <w:tmpl w:val="A1A6C90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1AD694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2DF4E9C"/>
    <w:multiLevelType w:val="multilevel"/>
    <w:tmpl w:val="7A906378"/>
    <w:numStyleLink w:val="3GPPListofBullets"/>
  </w:abstractNum>
  <w:abstractNum w:abstractNumId="46" w15:restartNumberingAfterBreak="0">
    <w:nsid w:val="32ED77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5CC0473"/>
    <w:multiLevelType w:val="multilevel"/>
    <w:tmpl w:val="CD4C6F4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6865F27"/>
    <w:multiLevelType w:val="multilevel"/>
    <w:tmpl w:val="7A906378"/>
    <w:numStyleLink w:val="3GPPListofBullets"/>
  </w:abstractNum>
  <w:abstractNum w:abstractNumId="49" w15:restartNumberingAfterBreak="0">
    <w:nsid w:val="38514239"/>
    <w:multiLevelType w:val="multilevel"/>
    <w:tmpl w:val="B0567E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AD82903"/>
    <w:multiLevelType w:val="multilevel"/>
    <w:tmpl w:val="FFA03E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BEE523B"/>
    <w:multiLevelType w:val="multilevel"/>
    <w:tmpl w:val="AC58520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3C415C6F"/>
    <w:multiLevelType w:val="multilevel"/>
    <w:tmpl w:val="C3CC1E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3C5D0B28"/>
    <w:multiLevelType w:val="hybridMultilevel"/>
    <w:tmpl w:val="9E849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F7B87"/>
    <w:multiLevelType w:val="multilevel"/>
    <w:tmpl w:val="A0461C7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3FA60976"/>
    <w:multiLevelType w:val="multilevel"/>
    <w:tmpl w:val="5BC875A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5480BA1"/>
    <w:multiLevelType w:val="hybridMultilevel"/>
    <w:tmpl w:val="8978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ED5DD2"/>
    <w:multiLevelType w:val="multilevel"/>
    <w:tmpl w:val="7A906378"/>
    <w:numStyleLink w:val="3GPPListofBullets"/>
  </w:abstractNum>
  <w:abstractNum w:abstractNumId="59" w15:restartNumberingAfterBreak="0">
    <w:nsid w:val="4684697F"/>
    <w:multiLevelType w:val="hybridMultilevel"/>
    <w:tmpl w:val="1BA8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D21658"/>
    <w:multiLevelType w:val="multilevel"/>
    <w:tmpl w:val="7D545FB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4BB054CD"/>
    <w:multiLevelType w:val="multilevel"/>
    <w:tmpl w:val="05083F8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4BFC3D53"/>
    <w:multiLevelType w:val="multilevel"/>
    <w:tmpl w:val="5BC875A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4D7F348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4EC767F7"/>
    <w:multiLevelType w:val="multilevel"/>
    <w:tmpl w:val="7A906378"/>
    <w:numStyleLink w:val="3GPPListofBullets"/>
  </w:abstractNum>
  <w:abstractNum w:abstractNumId="65" w15:restartNumberingAfterBreak="0">
    <w:nsid w:val="4FC91AC6"/>
    <w:multiLevelType w:val="multilevel"/>
    <w:tmpl w:val="95C4E91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53036B4E"/>
    <w:multiLevelType w:val="multilevel"/>
    <w:tmpl w:val="9864A90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4615FB6"/>
    <w:multiLevelType w:val="multilevel"/>
    <w:tmpl w:val="34D2B8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54E36133"/>
    <w:multiLevelType w:val="multilevel"/>
    <w:tmpl w:val="64322F9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5562664B"/>
    <w:multiLevelType w:val="multilevel"/>
    <w:tmpl w:val="B8727EDA"/>
    <w:numStyleLink w:val="3GPPBullets"/>
  </w:abstractNum>
  <w:abstractNum w:abstractNumId="70"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1" w15:restartNumberingAfterBreak="0">
    <w:nsid w:val="57DE185F"/>
    <w:multiLevelType w:val="multilevel"/>
    <w:tmpl w:val="3022E0F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586B5C92"/>
    <w:multiLevelType w:val="multilevel"/>
    <w:tmpl w:val="7A906378"/>
    <w:numStyleLink w:val="3GPPListofBullets"/>
  </w:abstractNum>
  <w:abstractNum w:abstractNumId="73" w15:restartNumberingAfterBreak="0">
    <w:nsid w:val="59EE4100"/>
    <w:multiLevelType w:val="multilevel"/>
    <w:tmpl w:val="C6A09F7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5BE062CB"/>
    <w:multiLevelType w:val="multilevel"/>
    <w:tmpl w:val="7A906378"/>
    <w:numStyleLink w:val="3GPPListofBullets"/>
  </w:abstractNum>
  <w:abstractNum w:abstractNumId="75" w15:restartNumberingAfterBreak="0">
    <w:nsid w:val="5E8604D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5EF94E54"/>
    <w:multiLevelType w:val="multilevel"/>
    <w:tmpl w:val="B0E27DA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607F2B76"/>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62C57D5E"/>
    <w:multiLevelType w:val="hybridMultilevel"/>
    <w:tmpl w:val="8D4C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7E32F7"/>
    <w:multiLevelType w:val="hybridMultilevel"/>
    <w:tmpl w:val="EDC0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F01B1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66D83B9D"/>
    <w:multiLevelType w:val="multilevel"/>
    <w:tmpl w:val="6B8A205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6FB044D"/>
    <w:multiLevelType w:val="hybridMultilevel"/>
    <w:tmpl w:val="5F4EC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AE5B39"/>
    <w:multiLevelType w:val="multilevel"/>
    <w:tmpl w:val="7A906378"/>
    <w:numStyleLink w:val="3GPPListofBullets"/>
  </w:abstractNum>
  <w:abstractNum w:abstractNumId="84" w15:restartNumberingAfterBreak="0">
    <w:nsid w:val="6AFB761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6C9309E6"/>
    <w:multiLevelType w:val="multilevel"/>
    <w:tmpl w:val="7A906378"/>
    <w:numStyleLink w:val="3GPPListofBullets"/>
  </w:abstractNum>
  <w:abstractNum w:abstractNumId="86" w15:restartNumberingAfterBreak="0">
    <w:nsid w:val="6D227E19"/>
    <w:multiLevelType w:val="multilevel"/>
    <w:tmpl w:val="7A906378"/>
    <w:numStyleLink w:val="3GPPListofBullets"/>
  </w:abstractNum>
  <w:abstractNum w:abstractNumId="87" w15:restartNumberingAfterBreak="0">
    <w:nsid w:val="6D4C551B"/>
    <w:multiLevelType w:val="hybridMultilevel"/>
    <w:tmpl w:val="8552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E6C78F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6E796AFB"/>
    <w:multiLevelType w:val="multilevel"/>
    <w:tmpl w:val="7A906378"/>
    <w:numStyleLink w:val="3GPPListofBullets"/>
  </w:abstractNum>
  <w:abstractNum w:abstractNumId="90" w15:restartNumberingAfterBreak="0">
    <w:nsid w:val="710A586B"/>
    <w:multiLevelType w:val="multilevel"/>
    <w:tmpl w:val="9BD4B16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743274C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75BA258F"/>
    <w:multiLevelType w:val="multilevel"/>
    <w:tmpl w:val="36D6084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3" w15:restartNumberingAfterBreak="0">
    <w:nsid w:val="767079A0"/>
    <w:multiLevelType w:val="multilevel"/>
    <w:tmpl w:val="7A906378"/>
    <w:numStyleLink w:val="3GPPListofBullets"/>
  </w:abstractNum>
  <w:abstractNum w:abstractNumId="94" w15:restartNumberingAfterBreak="0">
    <w:nsid w:val="76F90B2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5" w15:restartNumberingAfterBreak="0">
    <w:nsid w:val="78C45C5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6" w15:restartNumberingAfterBreak="0">
    <w:nsid w:val="7D237228"/>
    <w:multiLevelType w:val="hybridMultilevel"/>
    <w:tmpl w:val="8C949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E27BC1"/>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9"/>
  </w:num>
  <w:num w:numId="2">
    <w:abstractNumId w:val="33"/>
  </w:num>
  <w:num w:numId="3">
    <w:abstractNumId w:val="9"/>
  </w:num>
  <w:num w:numId="4">
    <w:abstractNumId w:val="41"/>
  </w:num>
  <w:num w:numId="5">
    <w:abstractNumId w:val="42"/>
  </w:num>
  <w:num w:numId="6">
    <w:abstractNumId w:val="22"/>
  </w:num>
  <w:num w:numId="7">
    <w:abstractNumId w:val="10"/>
  </w:num>
  <w:num w:numId="8">
    <w:abstractNumId w:val="44"/>
  </w:num>
  <w:num w:numId="9">
    <w:abstractNumId w:val="69"/>
  </w:num>
  <w:num w:numId="10">
    <w:abstractNumId w:val="16"/>
  </w:num>
  <w:num w:numId="11">
    <w:abstractNumId w:val="91"/>
  </w:num>
  <w:num w:numId="12">
    <w:abstractNumId w:val="11"/>
  </w:num>
  <w:num w:numId="13">
    <w:abstractNumId w:val="56"/>
  </w:num>
  <w:num w:numId="14">
    <w:abstractNumId w:val="2"/>
  </w:num>
  <w:num w:numId="15">
    <w:abstractNumId w:val="9"/>
  </w:num>
  <w:num w:numId="16">
    <w:abstractNumId w:val="9"/>
  </w:num>
  <w:num w:numId="17">
    <w:abstractNumId w:val="24"/>
  </w:num>
  <w:num w:numId="18">
    <w:abstractNumId w:val="35"/>
  </w:num>
  <w:num w:numId="19">
    <w:abstractNumId w:val="9"/>
  </w:num>
  <w:num w:numId="20">
    <w:abstractNumId w:val="9"/>
  </w:num>
  <w:num w:numId="21">
    <w:abstractNumId w:val="9"/>
  </w:num>
  <w:num w:numId="22">
    <w:abstractNumId w:val="53"/>
  </w:num>
  <w:num w:numId="23">
    <w:abstractNumId w:val="13"/>
  </w:num>
  <w:num w:numId="24">
    <w:abstractNumId w:val="78"/>
  </w:num>
  <w:num w:numId="25">
    <w:abstractNumId w:val="57"/>
  </w:num>
  <w:num w:numId="26">
    <w:abstractNumId w:val="20"/>
  </w:num>
  <w:num w:numId="27">
    <w:abstractNumId w:val="79"/>
  </w:num>
  <w:num w:numId="28">
    <w:abstractNumId w:val="59"/>
  </w:num>
  <w:num w:numId="29">
    <w:abstractNumId w:val="87"/>
  </w:num>
  <w:num w:numId="30">
    <w:abstractNumId w:val="70"/>
  </w:num>
  <w:num w:numId="31">
    <w:abstractNumId w:val="23"/>
  </w:num>
  <w:num w:numId="32">
    <w:abstractNumId w:val="6"/>
  </w:num>
  <w:num w:numId="33">
    <w:abstractNumId w:val="48"/>
  </w:num>
  <w:num w:numId="34">
    <w:abstractNumId w:val="15"/>
  </w:num>
  <w:num w:numId="35">
    <w:abstractNumId w:val="18"/>
  </w:num>
  <w:num w:numId="36">
    <w:abstractNumId w:val="36"/>
  </w:num>
  <w:num w:numId="37">
    <w:abstractNumId w:val="84"/>
  </w:num>
  <w:num w:numId="38">
    <w:abstractNumId w:val="94"/>
  </w:num>
  <w:num w:numId="39">
    <w:abstractNumId w:val="40"/>
  </w:num>
  <w:num w:numId="40">
    <w:abstractNumId w:val="68"/>
  </w:num>
  <w:num w:numId="41">
    <w:abstractNumId w:val="73"/>
  </w:num>
  <w:num w:numId="42">
    <w:abstractNumId w:val="61"/>
  </w:num>
  <w:num w:numId="43">
    <w:abstractNumId w:val="1"/>
  </w:num>
  <w:num w:numId="44">
    <w:abstractNumId w:val="83"/>
  </w:num>
  <w:num w:numId="45">
    <w:abstractNumId w:val="4"/>
  </w:num>
  <w:num w:numId="46">
    <w:abstractNumId w:val="27"/>
  </w:num>
  <w:num w:numId="47">
    <w:abstractNumId w:val="67"/>
  </w:num>
  <w:num w:numId="48">
    <w:abstractNumId w:val="14"/>
  </w:num>
  <w:num w:numId="49">
    <w:abstractNumId w:val="17"/>
  </w:num>
  <w:num w:numId="50">
    <w:abstractNumId w:val="92"/>
  </w:num>
  <w:num w:numId="51">
    <w:abstractNumId w:val="51"/>
  </w:num>
  <w:num w:numId="52">
    <w:abstractNumId w:val="66"/>
  </w:num>
  <w:num w:numId="53">
    <w:abstractNumId w:val="38"/>
  </w:num>
  <w:num w:numId="54">
    <w:abstractNumId w:val="3"/>
  </w:num>
  <w:num w:numId="55">
    <w:abstractNumId w:val="75"/>
  </w:num>
  <w:num w:numId="56">
    <w:abstractNumId w:val="52"/>
  </w:num>
  <w:num w:numId="57">
    <w:abstractNumId w:val="54"/>
  </w:num>
  <w:num w:numId="58">
    <w:abstractNumId w:val="65"/>
  </w:num>
  <w:num w:numId="59">
    <w:abstractNumId w:val="90"/>
  </w:num>
  <w:num w:numId="60">
    <w:abstractNumId w:val="31"/>
  </w:num>
  <w:num w:numId="61">
    <w:abstractNumId w:val="93"/>
  </w:num>
  <w:num w:numId="62">
    <w:abstractNumId w:val="89"/>
  </w:num>
  <w:num w:numId="63">
    <w:abstractNumId w:val="88"/>
  </w:num>
  <w:num w:numId="64">
    <w:abstractNumId w:val="58"/>
  </w:num>
  <w:num w:numId="65">
    <w:abstractNumId w:val="32"/>
  </w:num>
  <w:num w:numId="66">
    <w:abstractNumId w:val="25"/>
  </w:num>
  <w:num w:numId="67">
    <w:abstractNumId w:val="29"/>
  </w:num>
  <w:num w:numId="68">
    <w:abstractNumId w:val="96"/>
  </w:num>
  <w:num w:numId="69">
    <w:abstractNumId w:val="82"/>
  </w:num>
  <w:num w:numId="70">
    <w:abstractNumId w:val="86"/>
  </w:num>
  <w:num w:numId="71">
    <w:abstractNumId w:val="43"/>
  </w:num>
  <w:num w:numId="72">
    <w:abstractNumId w:val="19"/>
  </w:num>
  <w:num w:numId="73">
    <w:abstractNumId w:val="64"/>
  </w:num>
  <w:num w:numId="74">
    <w:abstractNumId w:val="30"/>
  </w:num>
  <w:num w:numId="75">
    <w:abstractNumId w:val="8"/>
  </w:num>
  <w:num w:numId="76">
    <w:abstractNumId w:val="85"/>
  </w:num>
  <w:num w:numId="77">
    <w:abstractNumId w:val="74"/>
  </w:num>
  <w:num w:numId="78">
    <w:abstractNumId w:val="72"/>
  </w:num>
  <w:num w:numId="79">
    <w:abstractNumId w:val="28"/>
  </w:num>
  <w:num w:numId="80">
    <w:abstractNumId w:val="45"/>
  </w:num>
  <w:num w:numId="81">
    <w:abstractNumId w:val="26"/>
  </w:num>
  <w:num w:numId="82">
    <w:abstractNumId w:val="21"/>
  </w:num>
  <w:num w:numId="83">
    <w:abstractNumId w:val="50"/>
  </w:num>
  <w:num w:numId="84">
    <w:abstractNumId w:val="97"/>
  </w:num>
  <w:num w:numId="85">
    <w:abstractNumId w:val="12"/>
  </w:num>
  <w:num w:numId="86">
    <w:abstractNumId w:val="80"/>
  </w:num>
  <w:num w:numId="87">
    <w:abstractNumId w:val="34"/>
  </w:num>
  <w:num w:numId="88">
    <w:abstractNumId w:val="49"/>
  </w:num>
  <w:num w:numId="89">
    <w:abstractNumId w:val="5"/>
  </w:num>
  <w:num w:numId="90">
    <w:abstractNumId w:val="7"/>
  </w:num>
  <w:num w:numId="91">
    <w:abstractNumId w:val="76"/>
  </w:num>
  <w:num w:numId="92">
    <w:abstractNumId w:val="71"/>
  </w:num>
  <w:num w:numId="93">
    <w:abstractNumId w:val="46"/>
  </w:num>
  <w:num w:numId="94">
    <w:abstractNumId w:val="60"/>
  </w:num>
  <w:num w:numId="95">
    <w:abstractNumId w:val="63"/>
  </w:num>
  <w:num w:numId="96">
    <w:abstractNumId w:val="47"/>
  </w:num>
  <w:num w:numId="97">
    <w:abstractNumId w:val="81"/>
  </w:num>
  <w:num w:numId="98">
    <w:abstractNumId w:val="77"/>
  </w:num>
  <w:num w:numId="99">
    <w:abstractNumId w:val="62"/>
  </w:num>
  <w:num w:numId="100">
    <w:abstractNumId w:val="55"/>
  </w:num>
  <w:num w:numId="101">
    <w:abstractNumId w:val="37"/>
  </w:num>
  <w:num w:numId="102">
    <w:abstractNumId w:val="95"/>
  </w:num>
  <w:num w:numId="103">
    <w:abstractNumId w:val="9"/>
  </w:num>
  <w:num w:numId="104">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A0"/>
    <w:rsid w:val="00015BCB"/>
    <w:rsid w:val="00015D5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38"/>
    <w:rsid w:val="0002790C"/>
    <w:rsid w:val="00027A7A"/>
    <w:rsid w:val="00027BE8"/>
    <w:rsid w:val="00027EE3"/>
    <w:rsid w:val="00027F9E"/>
    <w:rsid w:val="00027FB3"/>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698"/>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3D5"/>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46D"/>
    <w:rsid w:val="0006263A"/>
    <w:rsid w:val="00062D4A"/>
    <w:rsid w:val="00062EBA"/>
    <w:rsid w:val="00063044"/>
    <w:rsid w:val="00063485"/>
    <w:rsid w:val="00063708"/>
    <w:rsid w:val="00063F57"/>
    <w:rsid w:val="0006436D"/>
    <w:rsid w:val="0006480B"/>
    <w:rsid w:val="0006485F"/>
    <w:rsid w:val="00064A2B"/>
    <w:rsid w:val="00064ABD"/>
    <w:rsid w:val="0006549C"/>
    <w:rsid w:val="00065581"/>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98"/>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B72"/>
    <w:rsid w:val="000A0CA1"/>
    <w:rsid w:val="000A0E99"/>
    <w:rsid w:val="000A1AD3"/>
    <w:rsid w:val="000A1D49"/>
    <w:rsid w:val="000A2042"/>
    <w:rsid w:val="000A21D6"/>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5B"/>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476"/>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B15"/>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1FA5"/>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59"/>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1F2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B6"/>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BC8"/>
    <w:rsid w:val="001D1CFF"/>
    <w:rsid w:val="001D1E71"/>
    <w:rsid w:val="001D20AC"/>
    <w:rsid w:val="001D23A7"/>
    <w:rsid w:val="001D2610"/>
    <w:rsid w:val="001D2B3C"/>
    <w:rsid w:val="001D2BB2"/>
    <w:rsid w:val="001D2DE9"/>
    <w:rsid w:val="001D2E6C"/>
    <w:rsid w:val="001D2ECD"/>
    <w:rsid w:val="001D329E"/>
    <w:rsid w:val="001D385F"/>
    <w:rsid w:val="001D3A30"/>
    <w:rsid w:val="001D3C15"/>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4A2"/>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28B"/>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20D"/>
    <w:rsid w:val="002563C8"/>
    <w:rsid w:val="0025671A"/>
    <w:rsid w:val="002568B9"/>
    <w:rsid w:val="00256972"/>
    <w:rsid w:val="00256F02"/>
    <w:rsid w:val="002571C8"/>
    <w:rsid w:val="002572F1"/>
    <w:rsid w:val="00257366"/>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5E7"/>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3C"/>
    <w:rsid w:val="002D2057"/>
    <w:rsid w:val="002D21F9"/>
    <w:rsid w:val="002D28E0"/>
    <w:rsid w:val="002D2A7D"/>
    <w:rsid w:val="002D2AC4"/>
    <w:rsid w:val="002D2B4E"/>
    <w:rsid w:val="002D2D87"/>
    <w:rsid w:val="002D3271"/>
    <w:rsid w:val="002D32F7"/>
    <w:rsid w:val="002D3370"/>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E7DF3"/>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F23"/>
    <w:rsid w:val="00335250"/>
    <w:rsid w:val="00335664"/>
    <w:rsid w:val="003357EE"/>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47"/>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8CD"/>
    <w:rsid w:val="00347A9A"/>
    <w:rsid w:val="00347B9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E1"/>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4"/>
    <w:rsid w:val="00412588"/>
    <w:rsid w:val="00412697"/>
    <w:rsid w:val="00412F8D"/>
    <w:rsid w:val="00413369"/>
    <w:rsid w:val="00413AA2"/>
    <w:rsid w:val="00413AE3"/>
    <w:rsid w:val="00414129"/>
    <w:rsid w:val="004142CD"/>
    <w:rsid w:val="004142F5"/>
    <w:rsid w:val="004145AE"/>
    <w:rsid w:val="00414B98"/>
    <w:rsid w:val="00414F50"/>
    <w:rsid w:val="004151F5"/>
    <w:rsid w:val="004152BA"/>
    <w:rsid w:val="0041577E"/>
    <w:rsid w:val="004157F6"/>
    <w:rsid w:val="004159D3"/>
    <w:rsid w:val="00415A14"/>
    <w:rsid w:val="00415EA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C09"/>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236"/>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6B"/>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7B"/>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E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B4C"/>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1250"/>
    <w:rsid w:val="0056134D"/>
    <w:rsid w:val="005617E8"/>
    <w:rsid w:val="00561A95"/>
    <w:rsid w:val="00561BF6"/>
    <w:rsid w:val="00561D34"/>
    <w:rsid w:val="00561E4A"/>
    <w:rsid w:val="0056202B"/>
    <w:rsid w:val="00562772"/>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B7"/>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1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773"/>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29C"/>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E57"/>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78"/>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2"/>
    <w:rsid w:val="006419ED"/>
    <w:rsid w:val="00641D5A"/>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D6D"/>
    <w:rsid w:val="0068013A"/>
    <w:rsid w:val="00680A97"/>
    <w:rsid w:val="00680D9B"/>
    <w:rsid w:val="00680EA0"/>
    <w:rsid w:val="00680F30"/>
    <w:rsid w:val="00680F81"/>
    <w:rsid w:val="0068102D"/>
    <w:rsid w:val="006813DF"/>
    <w:rsid w:val="006816E8"/>
    <w:rsid w:val="0068173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81F"/>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EFE"/>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61"/>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469"/>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452"/>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557"/>
    <w:rsid w:val="0087278C"/>
    <w:rsid w:val="0087305B"/>
    <w:rsid w:val="008734E7"/>
    <w:rsid w:val="008738D3"/>
    <w:rsid w:val="00873BF0"/>
    <w:rsid w:val="0087408D"/>
    <w:rsid w:val="00874446"/>
    <w:rsid w:val="00874668"/>
    <w:rsid w:val="00874A18"/>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6BF"/>
    <w:rsid w:val="00894873"/>
    <w:rsid w:val="00895243"/>
    <w:rsid w:val="00895484"/>
    <w:rsid w:val="0089563D"/>
    <w:rsid w:val="00895A0C"/>
    <w:rsid w:val="008965AD"/>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500"/>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945"/>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22"/>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34D"/>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676"/>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44C1"/>
    <w:rsid w:val="009C4871"/>
    <w:rsid w:val="009C4883"/>
    <w:rsid w:val="009C5190"/>
    <w:rsid w:val="009C520B"/>
    <w:rsid w:val="009C55FA"/>
    <w:rsid w:val="009C5785"/>
    <w:rsid w:val="009C5796"/>
    <w:rsid w:val="009C5874"/>
    <w:rsid w:val="009C6258"/>
    <w:rsid w:val="009C638E"/>
    <w:rsid w:val="009C6768"/>
    <w:rsid w:val="009C6894"/>
    <w:rsid w:val="009C6B3B"/>
    <w:rsid w:val="009C6B7B"/>
    <w:rsid w:val="009C6E93"/>
    <w:rsid w:val="009C7147"/>
    <w:rsid w:val="009C778E"/>
    <w:rsid w:val="009C78E8"/>
    <w:rsid w:val="009C7902"/>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9F3"/>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B27"/>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2E6"/>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1E"/>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07"/>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2E"/>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42E"/>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31A"/>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5AA"/>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0D1"/>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959"/>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2C"/>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4AE"/>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CF5"/>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C8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B3"/>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59"/>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D1B"/>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7CF"/>
    <w:rsid w:val="00D50A6B"/>
    <w:rsid w:val="00D50D94"/>
    <w:rsid w:val="00D50F95"/>
    <w:rsid w:val="00D50FB1"/>
    <w:rsid w:val="00D5102A"/>
    <w:rsid w:val="00D513F0"/>
    <w:rsid w:val="00D51565"/>
    <w:rsid w:val="00D51AAF"/>
    <w:rsid w:val="00D51D18"/>
    <w:rsid w:val="00D51F84"/>
    <w:rsid w:val="00D52200"/>
    <w:rsid w:val="00D52460"/>
    <w:rsid w:val="00D525C3"/>
    <w:rsid w:val="00D5294C"/>
    <w:rsid w:val="00D52ACC"/>
    <w:rsid w:val="00D52E1D"/>
    <w:rsid w:val="00D5373C"/>
    <w:rsid w:val="00D53768"/>
    <w:rsid w:val="00D537C6"/>
    <w:rsid w:val="00D53C63"/>
    <w:rsid w:val="00D53D10"/>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3E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0EEC"/>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086"/>
    <w:rsid w:val="00DD52E9"/>
    <w:rsid w:val="00DD5514"/>
    <w:rsid w:val="00DD5534"/>
    <w:rsid w:val="00DD5565"/>
    <w:rsid w:val="00DD5603"/>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2206"/>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07"/>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7A6"/>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66D"/>
    <w:rsid w:val="00EA39C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9A"/>
    <w:rsid w:val="00F538CD"/>
    <w:rsid w:val="00F54192"/>
    <w:rsid w:val="00F54273"/>
    <w:rsid w:val="00F542D8"/>
    <w:rsid w:val="00F548C8"/>
    <w:rsid w:val="00F54B21"/>
    <w:rsid w:val="00F55194"/>
    <w:rsid w:val="00F55902"/>
    <w:rsid w:val="00F55AA4"/>
    <w:rsid w:val="00F55AC5"/>
    <w:rsid w:val="00F56384"/>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41"/>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474"/>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37B"/>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DCEB7C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3"/>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archive/22_series/22.886/22886-f10.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172D9A0-8DBF-4752-81F8-49A2DBB71C49}">
  <ds:schemaRefs>
    <ds:schemaRef ds:uri="http://schemas.openxmlformats.org/officeDocument/2006/bibliography"/>
  </ds:schemaRefs>
</ds:datastoreItem>
</file>

<file path=customXml/itemProps6.xml><?xml version="1.0" encoding="utf-8"?>
<ds:datastoreItem xmlns:ds="http://schemas.openxmlformats.org/officeDocument/2006/customXml" ds:itemID="{31C69FBA-D115-4C29-86B9-184A6064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3764</Words>
  <Characters>19560</Characters>
  <Application>Microsoft Office Word</Application>
  <DocSecurity>0</DocSecurity>
  <Lines>310</Lines>
  <Paragraphs>175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23149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2018-08-10T18:49:00Z</dcterms:created>
  <dcterms:modified xsi:type="dcterms:W3CDTF">2018-08-10T18:49:00Z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744f5b92-96aa-41f7-a214-ff8b317ea6d1</vt:lpwstr>
  </property>
  <property fmtid="{D5CDD505-2E9C-101B-9397-08002B2CF9AE}" pid="6" name="CTP_TimeStamp">
    <vt:lpwstr>2018-08-10 18:01:26Z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